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AB33A" w14:textId="2013F97D" w:rsidR="00B7513D" w:rsidRPr="00936A6C" w:rsidRDefault="00B7513D" w:rsidP="00B7513D">
      <w:pPr>
        <w:pStyle w:val="3GPPHeader"/>
        <w:spacing w:after="60"/>
        <w:rPr>
          <w:rFonts w:eastAsia="SimSun" w:cs="Arial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End w:id="0"/>
      <w:r w:rsidRPr="00936A6C">
        <w:rPr>
          <w:rFonts w:eastAsia="SimSun" w:cs="Arial"/>
          <w:bCs/>
          <w:szCs w:val="24"/>
          <w:lang w:val="en-GB" w:eastAsia="en-US"/>
        </w:rPr>
        <w:t>3GPP TSG-RAN WG4 Meeting #108bis</w:t>
      </w:r>
      <w:r w:rsidRPr="00936A6C">
        <w:rPr>
          <w:rFonts w:eastAsia="SimSun" w:cs="Arial"/>
          <w:bCs/>
          <w:szCs w:val="24"/>
          <w:lang w:val="en-GB" w:eastAsia="en-US"/>
        </w:rPr>
        <w:tab/>
        <w:t>R4-231</w:t>
      </w:r>
      <w:r w:rsidR="00951F6D">
        <w:rPr>
          <w:rFonts w:eastAsia="SimSun" w:cs="Arial"/>
          <w:bCs/>
          <w:szCs w:val="24"/>
          <w:lang w:val="en-GB" w:eastAsia="en-US"/>
        </w:rPr>
        <w:t>5684</w:t>
      </w:r>
    </w:p>
    <w:p w14:paraId="77FA7FA0" w14:textId="77777777" w:rsidR="00B7513D" w:rsidRPr="00936A6C" w:rsidRDefault="00B7513D" w:rsidP="00B7513D">
      <w:pPr>
        <w:rPr>
          <w:rFonts w:ascii="Arial" w:hAnsi="Arial" w:cs="Arial"/>
          <w:b/>
          <w:bCs/>
          <w:sz w:val="24"/>
          <w:szCs w:val="24"/>
        </w:rPr>
      </w:pPr>
      <w:r w:rsidRPr="00936A6C">
        <w:rPr>
          <w:rFonts w:ascii="Arial" w:hAnsi="Arial" w:cs="Arial"/>
          <w:b/>
          <w:bCs/>
          <w:sz w:val="24"/>
          <w:szCs w:val="24"/>
        </w:rPr>
        <w:t>Xiamen, China, October 09 – October 13,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8E774BF" w14:textId="209BAEE5" w:rsidR="00D255E1" w:rsidRPr="00B7513D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Agenda Item:</w:t>
      </w:r>
      <w:r w:rsidRPr="00B7513D">
        <w:rPr>
          <w:rFonts w:ascii="Arial" w:hAnsi="Arial" w:cs="Arial"/>
          <w:b/>
          <w:sz w:val="22"/>
          <w:szCs w:val="22"/>
        </w:rPr>
        <w:tab/>
      </w:r>
      <w:r w:rsidR="00E0631A" w:rsidRPr="00B7513D">
        <w:rPr>
          <w:rFonts w:ascii="Arial" w:hAnsi="Arial" w:cs="Arial"/>
          <w:bCs/>
          <w:sz w:val="22"/>
          <w:szCs w:val="22"/>
        </w:rPr>
        <w:t>5</w:t>
      </w:r>
      <w:r w:rsidRPr="00B7513D">
        <w:rPr>
          <w:rFonts w:ascii="Arial" w:hAnsi="Arial" w:cs="Arial"/>
          <w:bCs/>
          <w:sz w:val="22"/>
          <w:szCs w:val="22"/>
        </w:rPr>
        <w:t>.2</w:t>
      </w:r>
      <w:r w:rsidR="00EF33FC" w:rsidRPr="00B7513D">
        <w:rPr>
          <w:rFonts w:ascii="Arial" w:hAnsi="Arial" w:cs="Arial"/>
          <w:bCs/>
          <w:sz w:val="22"/>
          <w:szCs w:val="22"/>
        </w:rPr>
        <w:t>5</w:t>
      </w:r>
      <w:r w:rsidRPr="00B7513D">
        <w:rPr>
          <w:rFonts w:ascii="Arial" w:hAnsi="Arial" w:cs="Arial"/>
          <w:bCs/>
          <w:sz w:val="22"/>
          <w:szCs w:val="22"/>
        </w:rPr>
        <w:t>.2.</w:t>
      </w:r>
      <w:r w:rsidR="00E0631A" w:rsidRPr="00B7513D">
        <w:rPr>
          <w:rFonts w:ascii="Arial" w:hAnsi="Arial" w:cs="Arial"/>
          <w:bCs/>
          <w:sz w:val="22"/>
          <w:szCs w:val="22"/>
        </w:rPr>
        <w:t>3</w:t>
      </w:r>
    </w:p>
    <w:p w14:paraId="1E5E5C20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 xml:space="preserve">Source: </w:t>
      </w:r>
      <w:r w:rsidRPr="00B7513D">
        <w:rPr>
          <w:rFonts w:ascii="Arial" w:hAnsi="Arial" w:cs="Arial"/>
          <w:b/>
          <w:sz w:val="22"/>
          <w:szCs w:val="22"/>
        </w:rPr>
        <w:tab/>
      </w:r>
      <w:r w:rsidRPr="00B7513D">
        <w:rPr>
          <w:rFonts w:ascii="Arial" w:hAnsi="Arial" w:cs="Arial"/>
          <w:bCs/>
          <w:sz w:val="22"/>
          <w:szCs w:val="22"/>
        </w:rPr>
        <w:t>Ericsson</w:t>
      </w:r>
    </w:p>
    <w:p w14:paraId="250109D3" w14:textId="351FD602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Title:</w:t>
      </w:r>
      <w:r w:rsidRPr="00B7513D">
        <w:rPr>
          <w:rFonts w:ascii="Arial" w:hAnsi="Arial" w:cs="Arial"/>
          <w:sz w:val="22"/>
          <w:szCs w:val="22"/>
        </w:rPr>
        <w:tab/>
        <w:t xml:space="preserve">Discussions on </w:t>
      </w:r>
      <w:r w:rsidR="00795CF0" w:rsidRPr="00B7513D">
        <w:rPr>
          <w:rFonts w:ascii="Arial" w:hAnsi="Arial" w:cs="Arial"/>
          <w:sz w:val="22"/>
          <w:szCs w:val="22"/>
        </w:rPr>
        <w:t>NW-</w:t>
      </w:r>
      <w:r w:rsidR="00795CF0">
        <w:rPr>
          <w:rFonts w:ascii="Arial" w:hAnsi="Arial" w:cs="Arial"/>
          <w:sz w:val="22"/>
          <w:szCs w:val="22"/>
        </w:rPr>
        <w:t>A</w:t>
      </w:r>
      <w:r w:rsidR="00795CF0" w:rsidRPr="00B7513D">
        <w:rPr>
          <w:rFonts w:ascii="Arial" w:hAnsi="Arial" w:cs="Arial"/>
          <w:sz w:val="22"/>
          <w:szCs w:val="22"/>
        </w:rPr>
        <w:t xml:space="preserve"> </w:t>
      </w:r>
      <w:r w:rsidR="00795CF0">
        <w:rPr>
          <w:rFonts w:ascii="Arial" w:hAnsi="Arial" w:cs="Arial"/>
          <w:sz w:val="22"/>
          <w:szCs w:val="22"/>
        </w:rPr>
        <w:t xml:space="preserve">and </w:t>
      </w:r>
      <w:r w:rsidR="00D255E1" w:rsidRPr="00B7513D">
        <w:rPr>
          <w:rFonts w:ascii="Arial" w:hAnsi="Arial" w:cs="Arial"/>
          <w:sz w:val="22"/>
          <w:szCs w:val="22"/>
        </w:rPr>
        <w:t>NW-B’s requirements</w:t>
      </w:r>
      <w:r w:rsidR="00B8735E">
        <w:rPr>
          <w:rFonts w:ascii="Arial" w:hAnsi="Arial" w:cs="Arial"/>
          <w:sz w:val="22"/>
          <w:szCs w:val="22"/>
        </w:rPr>
        <w:t xml:space="preserve"> in MUSIM gaps</w:t>
      </w:r>
    </w:p>
    <w:p w14:paraId="33E2A118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Document for:</w:t>
      </w:r>
      <w:r w:rsidRPr="00B7513D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155F6E1B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</w:t>
      </w:r>
      <w:r w:rsidR="00B7513D">
        <w:rPr>
          <w:rFonts w:eastAsiaTheme="minorEastAsia"/>
          <w:lang w:val="en-US" w:eastAsia="zh-CN"/>
        </w:rPr>
        <w:t>s</w:t>
      </w:r>
      <w:r w:rsidRPr="001771F9">
        <w:rPr>
          <w:rFonts w:eastAsiaTheme="minorEastAsia"/>
          <w:lang w:val="en-US" w:eastAsia="zh-CN"/>
        </w:rPr>
        <w:t>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3367F753" w14:textId="30E1CA24" w:rsidR="00191FD2" w:rsidRPr="00191FD2" w:rsidRDefault="00191FD2" w:rsidP="00D445F7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4-1-6: Others NW B requirements</w:t>
            </w:r>
          </w:p>
          <w:p w14:paraId="3688096A" w14:textId="77777777" w:rsidR="00191FD2" w:rsidRPr="00191FD2" w:rsidRDefault="00191FD2" w:rsidP="00D445F7">
            <w:pPr>
              <w:numPr>
                <w:ilvl w:val="0"/>
                <w:numId w:val="40"/>
              </w:numPr>
              <w:spacing w:after="0"/>
              <w:ind w:left="36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1BDDEE51" w14:textId="77777777" w:rsidR="00191FD2" w:rsidRPr="00191FD2" w:rsidRDefault="00191FD2" w:rsidP="00D445F7">
            <w:pPr>
              <w:numPr>
                <w:ilvl w:val="1"/>
                <w:numId w:val="40"/>
              </w:numPr>
              <w:spacing w:after="0"/>
              <w:ind w:left="1080"/>
              <w:textAlignment w:val="center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NW B requirements for </w:t>
            </w:r>
            <w:r w:rsidRPr="00191FD2">
              <w:rPr>
                <w:rFonts w:eastAsia="Times New Roman"/>
                <w:sz w:val="18"/>
                <w:szCs w:val="18"/>
                <w:lang w:val="en-US" w:eastAsia="zh-CN"/>
              </w:rPr>
              <w:t>measurements of intra-frequency/ inter-frequency NR cells and inter-RAT E-UTRAN cells for UE configured with relaxed measurement criterion are not considered in Rel-18. (vivo)</w:t>
            </w:r>
          </w:p>
          <w:p w14:paraId="553436D6" w14:textId="22D7C01B" w:rsidR="00191FD2" w:rsidRPr="00191FD2" w:rsidRDefault="00191FD2" w:rsidP="004B56D4">
            <w:pPr>
              <w:spacing w:after="0"/>
              <w:ind w:left="18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i/>
                <w:iCs/>
                <w:color w:val="000000"/>
                <w:sz w:val="18"/>
                <w:szCs w:val="18"/>
                <w:highlight w:val="green"/>
                <w:lang w:val="en-US" w:eastAsia="zh-CN"/>
              </w:rPr>
              <w:t>Agreement: P1</w:t>
            </w: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  <w:p w14:paraId="18CAFB0E" w14:textId="5769D986" w:rsidR="00D67CF0" w:rsidRPr="00D255E1" w:rsidRDefault="00D67CF0" w:rsidP="004B56D4">
            <w:pPr>
              <w:spacing w:after="0"/>
              <w:ind w:left="1080"/>
              <w:textAlignment w:val="center"/>
            </w:pP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0490E7E2" w14:textId="7331CED4" w:rsidR="00D02D44" w:rsidRDefault="00D02D44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Network B requirement condition</w:t>
      </w:r>
    </w:p>
    <w:p w14:paraId="7DDF70D3" w14:textId="32329A47" w:rsidR="00D02D44" w:rsidRDefault="00D02D44" w:rsidP="00C46519">
      <w:pPr>
        <w:spacing w:before="120"/>
      </w:pPr>
      <w:r>
        <w:t xml:space="preserve">In last meeting, some companies proposed to include </w:t>
      </w:r>
      <w:r w:rsidR="00E70C02">
        <w:t>INACTIVE</w:t>
      </w:r>
      <w:r>
        <w:t xml:space="preserve"> mode requirement. We think it’s a reasonable proposal. The NW</w:t>
      </w:r>
      <w:r w:rsidR="00C46519">
        <w:t>-</w:t>
      </w:r>
      <w:r>
        <w:t xml:space="preserve">B’s </w:t>
      </w:r>
      <w:r w:rsidR="001D7791">
        <w:t>INACTIVE</w:t>
      </w:r>
      <w:r>
        <w:t xml:space="preserve"> mode requirement can be the same as </w:t>
      </w:r>
      <w:r w:rsidR="001D7791">
        <w:t>IDLE</w:t>
      </w:r>
      <w:r>
        <w:t xml:space="preserve">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748" w14:paraId="2C7F1E1F" w14:textId="77777777" w:rsidTr="00D20748">
        <w:tc>
          <w:tcPr>
            <w:tcW w:w="9629" w:type="dxa"/>
          </w:tcPr>
          <w:p w14:paraId="27A69139" w14:textId="77777777" w:rsidR="00B7513D" w:rsidRPr="00B7513D" w:rsidRDefault="00B7513D" w:rsidP="00B7513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7513D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4-1-1: Network B requirements conditions</w:t>
            </w:r>
          </w:p>
          <w:p w14:paraId="3C1DF84C" w14:textId="77777777" w:rsidR="00B7513D" w:rsidRPr="00B7513D" w:rsidRDefault="00B7513D" w:rsidP="00B7513D">
            <w:pPr>
              <w:numPr>
                <w:ilvl w:val="0"/>
                <w:numId w:val="34"/>
              </w:numPr>
              <w:spacing w:after="0"/>
              <w:ind w:left="46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64CB451D" w14:textId="0856621A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Update the agreement on NW B requirements to include inactive state as: Define NW B measurement/cell reselection requirements in IDLE/inactive mode only (Apple China Telecom CMCC Ericsson vivo Huawei Nokia)</w:t>
            </w:r>
          </w:p>
          <w:p w14:paraId="65274AA4" w14:textId="087840B0" w:rsidR="00B7513D" w:rsidRPr="00B7513D" w:rsidRDefault="00B7513D" w:rsidP="00B7513D">
            <w:pPr>
              <w:numPr>
                <w:ilvl w:val="2"/>
                <w:numId w:val="34"/>
              </w:numPr>
              <w:spacing w:after="0"/>
              <w:ind w:left="190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inactive state requirement should be the same as NW B’s Idle state (Apple China Telecom Ericsson vivo Nokia)</w:t>
            </w:r>
          </w:p>
          <w:p w14:paraId="2F675F01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Add the condition “MUSIM gaps will not collide with other MUSIM gaps” when defining NW B requirements. (Apple vivo)</w:t>
            </w:r>
          </w:p>
          <w:p w14:paraId="2BB472A5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Do not add a condition stating that NW-B requirements only apply if “MUSIM gaps will not collide with other MUSIM gaps (Huawei Nokia)</w:t>
            </w:r>
          </w:p>
          <w:p w14:paraId="449EF025" w14:textId="77777777" w:rsidR="00B7513D" w:rsidRPr="00B7513D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P4: Re-discuss the conditions for the RAN4#106 agreement once network B requirements are clearer. Continue discussion other conditions during or once NW B requirements are agreed. (Nokia)</w:t>
            </w:r>
          </w:p>
          <w:p w14:paraId="247B6284" w14:textId="57E6911A" w:rsidR="00D20748" w:rsidRDefault="00B7513D" w:rsidP="00B7513D">
            <w:pPr>
              <w:numPr>
                <w:ilvl w:val="1"/>
                <w:numId w:val="34"/>
              </w:numPr>
              <w:spacing w:after="0"/>
              <w:ind w:left="1184"/>
              <w:textAlignment w:val="center"/>
            </w:pPr>
            <w:r w:rsidRPr="00B7513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P5: </w:t>
            </w:r>
            <w:r w:rsidRPr="00B7513D">
              <w:rPr>
                <w:rFonts w:eastAsia="Times New Roman"/>
                <w:sz w:val="18"/>
                <w:szCs w:val="18"/>
                <w:lang w:val="en-US" w:eastAsia="zh-CN"/>
              </w:rPr>
              <w:t>Postpone the discussion of additional conditions for defining Network B requirements until there is agreement on the framework for defining the requirements (issue 4-1-2). (Qualcomm)</w:t>
            </w:r>
          </w:p>
        </w:tc>
      </w:tr>
    </w:tbl>
    <w:p w14:paraId="74F5CDB8" w14:textId="154E0BB7" w:rsidR="00D02D44" w:rsidRPr="00D02D44" w:rsidRDefault="00D02D44" w:rsidP="00D02D44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5" w:name="_Ref13357281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066562">
        <w:rPr>
          <w:rFonts w:asciiTheme="minorHAnsi" w:hAnsiTheme="minorHAnsi" w:cstheme="minorHAnsi"/>
          <w:b/>
          <w:bCs/>
          <w:i/>
          <w:szCs w:val="22"/>
        </w:rPr>
        <w:t xml:space="preserve">Update the agreement on NW B requirements to include </w:t>
      </w:r>
      <w:r w:rsidR="00E70C02">
        <w:rPr>
          <w:rFonts w:asciiTheme="minorHAnsi" w:hAnsiTheme="minorHAnsi" w:cstheme="minorHAnsi"/>
          <w:b/>
          <w:bCs/>
          <w:i/>
          <w:szCs w:val="22"/>
        </w:rPr>
        <w:t>INACTIVE</w:t>
      </w:r>
      <w:r w:rsidRPr="00066562">
        <w:rPr>
          <w:rFonts w:asciiTheme="minorHAnsi" w:hAnsiTheme="minorHAnsi" w:cstheme="minorHAnsi"/>
          <w:b/>
          <w:bCs/>
          <w:i/>
          <w:szCs w:val="22"/>
        </w:rPr>
        <w:t xml:space="preserve"> state</w:t>
      </w:r>
      <w:r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</w:t>
      </w:r>
      <w:r w:rsidR="00E70C02">
        <w:rPr>
          <w:rFonts w:asciiTheme="minorHAnsi" w:hAnsiTheme="minorHAnsi" w:cstheme="minorHAnsi"/>
          <w:b/>
          <w:bCs/>
          <w:i/>
          <w:szCs w:val="22"/>
        </w:rPr>
        <w:t>IDLE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state.</w:t>
      </w:r>
      <w:bookmarkEnd w:id="5"/>
    </w:p>
    <w:p w14:paraId="3C70FF67" w14:textId="03A24DD7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77B7463A" w14:textId="6B7B0BE9" w:rsidR="006B4055" w:rsidRDefault="00C54EF9" w:rsidP="00885592">
      <w:pPr>
        <w:spacing w:before="120"/>
        <w:jc w:val="both"/>
      </w:pPr>
      <w:r w:rsidRPr="00C54EF9">
        <w:rPr>
          <w:b/>
          <w:bCs/>
          <w:color w:val="000000"/>
          <w:u w:val="single"/>
        </w:rPr>
        <w:t>Issue 4-1-2: Network B requirements framework</w:t>
      </w:r>
    </w:p>
    <w:p w14:paraId="2BE6B378" w14:textId="0169DB93" w:rsidR="00B53ABD" w:rsidRDefault="00B7513D" w:rsidP="00885592">
      <w:pPr>
        <w:spacing w:before="120"/>
        <w:jc w:val="both"/>
      </w:pPr>
      <w:r>
        <w:t>Currently</w:t>
      </w:r>
      <w:r w:rsidR="003F49E2">
        <w:t xml:space="preserve">, RAN4 had agreed to define </w:t>
      </w:r>
      <w:r w:rsidR="002D060A">
        <w:t xml:space="preserve">the NW B’s requirement for measurement/cell reselection in IDLE mode. </w:t>
      </w:r>
      <w:r w:rsidR="00870549">
        <w:t>Some companies had proposed to consider both NW-B’s DRX cycle and the requested MUSIM gaps’ MGRP</w:t>
      </w:r>
      <w:r>
        <w:t xml:space="preserve"> to define the requirement</w:t>
      </w:r>
      <w:r w:rsidR="00E64366">
        <w:t xml:space="preserve">. However, NW-B doesn’t know which MUSIM gaps are requested by UE to NW-A. </w:t>
      </w:r>
      <w:r w:rsidR="00036029">
        <w:t xml:space="preserve">Thus, it’s strange to introduce an additional </w:t>
      </w:r>
      <w:r w:rsidR="00BC13C6">
        <w:t xml:space="preserve">restriction </w:t>
      </w:r>
      <w:r w:rsidR="007C022E">
        <w:t xml:space="preserve">to NW-B’s requirement </w:t>
      </w:r>
      <w:r w:rsidR="00BC13C6">
        <w:t xml:space="preserve">based on </w:t>
      </w:r>
      <w:r w:rsidR="00036029">
        <w:t xml:space="preserve">requested </w:t>
      </w:r>
      <w:r>
        <w:t xml:space="preserve">NW-A’s </w:t>
      </w:r>
      <w:r w:rsidR="00036029">
        <w:t>MGRP</w:t>
      </w:r>
      <w:r>
        <w:t xml:space="preserve"> by UE</w:t>
      </w:r>
      <w:r w:rsidR="00036029">
        <w:t xml:space="preserve">. </w:t>
      </w:r>
    </w:p>
    <w:p w14:paraId="5FA5C697" w14:textId="14EF0FB1" w:rsidR="00B53ABD" w:rsidRDefault="00B53ABD" w:rsidP="00B53ABD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6" w:name="_Ref133572801"/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any </w:t>
      </w:r>
      <w:r w:rsidR="00B7513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NW-A’s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MUSIM gap info from UE side.</w:t>
      </w:r>
      <w:bookmarkEnd w:id="6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D20748" w14:paraId="13E33D47" w14:textId="77777777" w:rsidTr="00B7513D">
        <w:trPr>
          <w:jc w:val="center"/>
        </w:trPr>
        <w:tc>
          <w:tcPr>
            <w:tcW w:w="9629" w:type="dxa"/>
          </w:tcPr>
          <w:p w14:paraId="61148D5D" w14:textId="77777777" w:rsidR="00D20748" w:rsidRPr="00527C8F" w:rsidRDefault="00D20748" w:rsidP="00D20748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lastRenderedPageBreak/>
              <w:t>Issue 4-1-2: Network B requirements framework</w:t>
            </w:r>
          </w:p>
          <w:p w14:paraId="6C8001CC" w14:textId="77777777" w:rsidR="00D20748" w:rsidRPr="00527C8F" w:rsidRDefault="00D20748" w:rsidP="00D20748">
            <w:pPr>
              <w:numPr>
                <w:ilvl w:val="0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5D1E739" w14:textId="77777777" w:rsidR="00D20748" w:rsidRPr="00527C8F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The measurement/cell reselection requirements in IDLE/inactive mode for NW B could reuse the existing idle/inactive requirements as the baseline (vivo CMCC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ZTE Huawei Qualcomm Ericsson)</w:t>
            </w:r>
          </w:p>
          <w:p w14:paraId="60A02FC6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P2-1: With DRX cycle replaced by max(DRX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), where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maximum MGRP among all configured MUSIM gaps. (vivo Apple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Huawei Qualcomm)</w:t>
            </w:r>
          </w:p>
          <w:p w14:paraId="7C55B65D" w14:textId="77777777" w:rsidR="00D20748" w:rsidRPr="00527C8F" w:rsidRDefault="00D20748" w:rsidP="00D20748">
            <w:pPr>
              <w:numPr>
                <w:ilvl w:val="3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P2-1a: The value set of max(DRX cycle, </w:t>
            </w:r>
            <w:proofErr w:type="spellStart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) is {0.32, 0.64, 1.28, 2.56 5.12} (vivo)</w:t>
            </w:r>
          </w:p>
          <w:p w14:paraId="7F41FC27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P2-2: DRX cycle is replaced by max(DRX cycle, MGRP); MGRP is the MGRP of the periodic MUSIM gap with highest priority level (CMCC)</w:t>
            </w:r>
          </w:p>
          <w:p w14:paraId="21735370" w14:textId="77777777" w:rsidR="00D20748" w:rsidRPr="00527C8F" w:rsidRDefault="00D20748" w:rsidP="00D20748">
            <w:pPr>
              <w:numPr>
                <w:ilvl w:val="2"/>
                <w:numId w:val="35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527C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P2-3: The NW-B’s requirement should decouple with MUSIM gaps requested by UE.  RAN4 to introduce a relaxed NW-B’s IDLE mode requirement as follow. (Ericsson)</w:t>
            </w:r>
          </w:p>
          <w:p w14:paraId="6816C755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Table 1: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detect,NR_Intra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,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measure,NR_Intra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T</w:t>
            </w:r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>evaluate,NR_Intra</w:t>
            </w:r>
            <w:proofErr w:type="spellEnd"/>
            <w:r w:rsidRPr="00527C8F">
              <w:rPr>
                <w:rFonts w:eastAsia="Times New Roman"/>
                <w:sz w:val="18"/>
                <w:szCs w:val="18"/>
                <w:vertAlign w:val="subscript"/>
                <w:lang w:val="en-US" w:eastAsia="zh-CN"/>
              </w:rPr>
              <w:t xml:space="preserve"> </w:t>
            </w:r>
            <w:r w:rsidRPr="00527C8F">
              <w:rPr>
                <w:rFonts w:eastAsia="Times New Roman"/>
                <w:sz w:val="18"/>
                <w:szCs w:val="18"/>
                <w:lang w:val="en-US" w:eastAsia="zh-CN"/>
              </w:rPr>
              <w:t>for NW-B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8"/>
              <w:gridCol w:w="557"/>
              <w:gridCol w:w="854"/>
              <w:gridCol w:w="833"/>
              <w:gridCol w:w="1859"/>
              <w:gridCol w:w="1890"/>
              <w:gridCol w:w="1846"/>
            </w:tblGrid>
            <w:tr w:rsidR="00D20748" w:rsidRPr="009C5807" w14:paraId="4A4A3D0B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90C2348" w14:textId="77777777" w:rsidR="00D20748" w:rsidRPr="009C5807" w:rsidRDefault="00D20748" w:rsidP="00D20748">
                  <w:pPr>
                    <w:pStyle w:val="TAH"/>
                  </w:pPr>
                  <w:r w:rsidRPr="009C5807">
                    <w:t>DRX cycle length [s]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277C5" w14:textId="77777777" w:rsidR="00D20748" w:rsidRPr="009C5807" w:rsidRDefault="00D20748" w:rsidP="00D20748">
                  <w:pPr>
                    <w:pStyle w:val="TAH"/>
                  </w:pPr>
                  <w:r w:rsidRPr="009C5807">
                    <w:t>Scaling Factor (N1)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6A988A5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detect,NR_Intra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EC181A" w14:textId="77777777" w:rsidR="00D20748" w:rsidRPr="009C5807" w:rsidRDefault="00D20748" w:rsidP="00D20748">
                  <w:pPr>
                    <w:pStyle w:val="TAH"/>
                  </w:pP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measure,NR_Intra</w:t>
                  </w:r>
                  <w:proofErr w:type="spellEnd"/>
                  <w:r w:rsidRPr="009C5807">
                    <w:t xml:space="preserve"> [s] (number of DRX cycles)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C658884" w14:textId="77777777" w:rsidR="00D20748" w:rsidRPr="009C5807" w:rsidRDefault="00D20748" w:rsidP="00D20748">
                  <w:pPr>
                    <w:pStyle w:val="TAH"/>
                    <w:rPr>
                      <w:vertAlign w:val="subscript"/>
                    </w:rPr>
                  </w:pPr>
                  <w:proofErr w:type="spellStart"/>
                  <w:r w:rsidRPr="009C5807">
                    <w:t>T</w:t>
                  </w:r>
                  <w:r w:rsidRPr="009C5807">
                    <w:rPr>
                      <w:vertAlign w:val="subscript"/>
                    </w:rPr>
                    <w:t>evaluate,NR_</w:t>
                  </w:r>
                  <w:r w:rsidRPr="009C5807">
                    <w:rPr>
                      <w:rFonts w:cs="v4.2.0"/>
                      <w:vertAlign w:val="subscript"/>
                    </w:rPr>
                    <w:t>Intra</w:t>
                  </w:r>
                  <w:proofErr w:type="spellEnd"/>
                </w:p>
                <w:p w14:paraId="3E331F72" w14:textId="77777777" w:rsidR="00D20748" w:rsidRPr="009C5807" w:rsidRDefault="00D20748" w:rsidP="00D20748">
                  <w:pPr>
                    <w:pStyle w:val="TAH"/>
                  </w:pPr>
                  <w:r w:rsidRPr="009C5807">
                    <w:t>[s] (number of DRX cycles)</w:t>
                  </w:r>
                </w:p>
              </w:tc>
            </w:tr>
            <w:tr w:rsidR="00D20748" w:rsidRPr="009C5807" w14:paraId="4CF57A31" w14:textId="77777777" w:rsidTr="00D76215">
              <w:trPr>
                <w:cantSplit/>
                <w:trHeight w:val="308"/>
                <w:jc w:val="center"/>
              </w:trPr>
              <w:tc>
                <w:tcPr>
                  <w:tcW w:w="10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4A6AA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A8F2A" w14:textId="77777777" w:rsidR="00D20748" w:rsidRPr="009C5807" w:rsidRDefault="00D20748" w:rsidP="00D20748">
                  <w:pPr>
                    <w:pStyle w:val="TAH"/>
                  </w:pPr>
                  <w:r w:rsidRPr="009C5807">
                    <w:t>FR1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31C12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 w:rsidRPr="009C5807">
                    <w:t>FR2</w:t>
                  </w:r>
                  <w:r>
                    <w:t>-1</w:t>
                  </w:r>
                  <w:r w:rsidRPr="009C5807">
                    <w:rPr>
                      <w:vertAlign w:val="superscript"/>
                    </w:rPr>
                    <w:t>Note1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8A1E6" w14:textId="77777777" w:rsidR="00D20748" w:rsidRPr="009C5807" w:rsidRDefault="00D20748" w:rsidP="00D20748">
                  <w:pPr>
                    <w:pStyle w:val="TAH"/>
                    <w:rPr>
                      <w:vertAlign w:val="superscript"/>
                    </w:rPr>
                  </w:pP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rPr>
                      <w:lang w:eastAsia="zh-CN"/>
                    </w:rPr>
                    <w:t>R2-2</w:t>
                  </w:r>
                  <w:r w:rsidRPr="009C5807">
                    <w:rPr>
                      <w:vertAlign w:val="superscript"/>
                    </w:rPr>
                    <w:t xml:space="preserve"> Note</w:t>
                  </w:r>
                  <w:r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7D9B6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7D6D5" w14:textId="77777777" w:rsidR="00D20748" w:rsidRPr="009C5807" w:rsidRDefault="00D20748" w:rsidP="00D20748">
                  <w:pPr>
                    <w:pStyle w:val="TAH"/>
                  </w:pPr>
                </w:p>
              </w:tc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9A0AB" w14:textId="77777777" w:rsidR="00D20748" w:rsidRPr="009C5807" w:rsidRDefault="00D20748" w:rsidP="00D20748">
                  <w:pPr>
                    <w:pStyle w:val="TAH"/>
                  </w:pPr>
                </w:p>
              </w:tc>
            </w:tr>
            <w:tr w:rsidR="00D20748" w:rsidRPr="009C5807" w14:paraId="7DB314B3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D7AE1" w14:textId="77777777" w:rsidR="00D20748" w:rsidRPr="009C5807" w:rsidRDefault="00D20748" w:rsidP="00D20748">
                  <w:pPr>
                    <w:pStyle w:val="TAC"/>
                  </w:pPr>
                  <w:r w:rsidRPr="009C5807">
                    <w:t>0.32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D3FAB62" w14:textId="77777777" w:rsidR="00D20748" w:rsidRPr="009C5807" w:rsidRDefault="00D20748" w:rsidP="00D20748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E976F" w14:textId="77777777" w:rsidR="00D20748" w:rsidRPr="009C5807" w:rsidRDefault="00D20748" w:rsidP="00D20748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45478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1</w:t>
                  </w:r>
                  <w:r w:rsidRPr="002E7453">
                    <w:rPr>
                      <w:rFonts w:cs="Arial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93C96" w14:textId="77777777" w:rsidR="00D20748" w:rsidRPr="009C5807" w:rsidRDefault="00D20748" w:rsidP="00D20748">
                  <w:pPr>
                    <w:pStyle w:val="TAC"/>
                  </w:pPr>
                  <w:r w:rsidRPr="009C5807">
                    <w:t>36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</w:t>
                  </w:r>
                  <w:r>
                    <w:rPr>
                      <w:rFonts w:cs="Arial"/>
                      <w:lang w:eastAsia="zh-CN"/>
                    </w:rPr>
                    <w:t xml:space="preserve"> </w:t>
                  </w:r>
                  <w:r w:rsidRPr="009C5807">
                    <w:rPr>
                      <w:rFonts w:cs="Arial"/>
                      <w:lang w:eastAsia="zh-CN"/>
                    </w:rPr>
                    <w:t>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61ACA" w14:textId="77777777" w:rsidR="00D20748" w:rsidRPr="009C5807" w:rsidRDefault="00D20748" w:rsidP="00D20748">
                  <w:pPr>
                    <w:pStyle w:val="TAC"/>
                  </w:pPr>
                  <w:r w:rsidRPr="009C5807">
                    <w:t>4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E781E" w14:textId="77777777" w:rsidR="00D20748" w:rsidRPr="009C5807" w:rsidRDefault="00D20748" w:rsidP="00D20748">
                  <w:pPr>
                    <w:pStyle w:val="TAC"/>
                  </w:pPr>
                  <w:r w:rsidRPr="009C5807">
                    <w:t>16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 M2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03083F88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E1654" w14:textId="77777777" w:rsidR="00D20748" w:rsidRPr="009C5807" w:rsidRDefault="00D20748" w:rsidP="00D20748">
                  <w:pPr>
                    <w:pStyle w:val="TAC"/>
                  </w:pPr>
                  <w:r w:rsidRPr="009C5807">
                    <w:t>0.64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B85BC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64261" w14:textId="77777777" w:rsidR="00D20748" w:rsidRPr="009C5807" w:rsidRDefault="00D20748" w:rsidP="00D20748">
                  <w:pPr>
                    <w:pStyle w:val="TAC"/>
                  </w:pPr>
                  <w:r w:rsidRPr="009C5807">
                    <w:t>5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D6F36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03AB8" w14:textId="77777777" w:rsidR="00D20748" w:rsidRPr="009C5807" w:rsidRDefault="00D20748" w:rsidP="00D20748">
                  <w:pPr>
                    <w:pStyle w:val="TAC"/>
                  </w:pPr>
                  <w:r w:rsidRPr="009C5807">
                    <w:t>28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095EFE" w14:textId="77777777" w:rsidR="00D20748" w:rsidRPr="009C5807" w:rsidRDefault="00D20748" w:rsidP="00D20748">
                  <w:pPr>
                    <w:pStyle w:val="TAC"/>
                  </w:pPr>
                  <w:r w:rsidRPr="009C5807">
                    <w:t>2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8DE7F3" w14:textId="77777777" w:rsidR="00D20748" w:rsidRPr="009C5807" w:rsidRDefault="00D20748" w:rsidP="00D20748">
                  <w:pPr>
                    <w:pStyle w:val="TAC"/>
                  </w:pPr>
                  <w:r w:rsidRPr="009C5807">
                    <w:t>8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4A05E4C9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9E765" w14:textId="77777777" w:rsidR="00D20748" w:rsidRPr="009C5807" w:rsidRDefault="00D20748" w:rsidP="00D20748">
                  <w:pPr>
                    <w:pStyle w:val="TAC"/>
                  </w:pPr>
                  <w:r w:rsidRPr="009C5807">
                    <w:t>1.28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5AF073A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B51E74" w14:textId="77777777" w:rsidR="00D20748" w:rsidRPr="009C5807" w:rsidRDefault="00D20748" w:rsidP="00D20748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E0E92" w14:textId="77777777" w:rsidR="00D20748" w:rsidRPr="002E7453" w:rsidRDefault="00D20748" w:rsidP="00D20748">
                  <w:pPr>
                    <w:pStyle w:val="TAC"/>
                    <w:rPr>
                      <w:szCs w:val="18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1ED59" w14:textId="77777777" w:rsidR="00D20748" w:rsidRPr="009C5807" w:rsidRDefault="00D20748" w:rsidP="00D20748">
                  <w:pPr>
                    <w:pStyle w:val="TAC"/>
                  </w:pPr>
                  <w:r w:rsidRPr="009C5807">
                    <w:t>25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B6844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BD923" w14:textId="77777777" w:rsidR="00D20748" w:rsidRPr="009C5807" w:rsidRDefault="00D20748" w:rsidP="00D20748">
                  <w:pPr>
                    <w:pStyle w:val="TAC"/>
                  </w:pPr>
                  <w:r w:rsidRPr="009C5807">
                    <w:t>5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28BECBC1" w14:textId="77777777" w:rsidTr="00D76215">
              <w:trPr>
                <w:cantSplit/>
                <w:jc w:val="center"/>
              </w:trPr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6E163" w14:textId="77777777" w:rsidR="00D20748" w:rsidRPr="009C5807" w:rsidRDefault="00D20748" w:rsidP="00D20748">
                  <w:pPr>
                    <w:pStyle w:val="TAC"/>
                  </w:pPr>
                  <w:r w:rsidRPr="009C5807">
                    <w:t>2.56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A18228" w14:textId="77777777" w:rsidR="00D20748" w:rsidRPr="009C5807" w:rsidRDefault="00D20748" w:rsidP="00D20748">
                  <w:pPr>
                    <w:pStyle w:val="TAC"/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B27A6" w14:textId="77777777" w:rsidR="00D20748" w:rsidRPr="009C5807" w:rsidRDefault="00D20748" w:rsidP="00D2074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9C5807">
                    <w:rPr>
                      <w:rFonts w:cs="Arial"/>
                      <w:lang w:eastAsia="zh-CN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CF388" w14:textId="77777777" w:rsidR="00D20748" w:rsidRPr="002E7453" w:rsidRDefault="00D20748" w:rsidP="00D20748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 w:rsidRPr="002E7453">
                    <w:rPr>
                      <w:rFonts w:cs="Arial" w:hint="eastAsia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1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77549" w14:textId="77777777" w:rsidR="00D20748" w:rsidRPr="009C5807" w:rsidRDefault="00D20748" w:rsidP="00D20748">
                  <w:pPr>
                    <w:pStyle w:val="TAC"/>
                  </w:pPr>
                  <w:r w:rsidRPr="009C5807">
                    <w:t>23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B32EE" w14:textId="77777777" w:rsidR="00D20748" w:rsidRPr="009C5807" w:rsidRDefault="00D20748" w:rsidP="00D20748">
                  <w:pPr>
                    <w:pStyle w:val="TAC"/>
                  </w:pPr>
                  <w:r w:rsidRPr="009C5807">
                    <w:t>1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DC440" w14:textId="77777777" w:rsidR="00D20748" w:rsidRPr="009C5807" w:rsidRDefault="00D20748" w:rsidP="00D20748">
                  <w:pPr>
                    <w:pStyle w:val="TAC"/>
                  </w:pPr>
                  <w:r w:rsidRPr="009C5807">
                    <w:t>3 x N1</w:t>
                  </w:r>
                  <w:r w:rsidRPr="009C5807">
                    <w:rPr>
                      <w:rFonts w:cs="Arial"/>
                      <w:lang w:eastAsia="zh-CN"/>
                    </w:rPr>
                    <w:t xml:space="preserve"> x</w:t>
                  </w:r>
                  <w:r>
                    <w:rPr>
                      <w:rFonts w:cs="Arial"/>
                      <w:lang w:eastAsia="zh-CN"/>
                    </w:rPr>
                    <w:t xml:space="preserve"> R1</w:t>
                  </w:r>
                </w:p>
              </w:tc>
            </w:tr>
            <w:tr w:rsidR="00D20748" w:rsidRPr="009C5807" w14:paraId="787F7662" w14:textId="77777777" w:rsidTr="00D76215">
              <w:trPr>
                <w:cantSplit/>
                <w:jc w:val="center"/>
              </w:trPr>
              <w:tc>
                <w:tcPr>
                  <w:tcW w:w="893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B725F" w14:textId="77777777" w:rsidR="00D20748" w:rsidRPr="009C5807" w:rsidRDefault="00D20748" w:rsidP="00D20748">
                  <w:pPr>
                    <w:pStyle w:val="TAC"/>
                    <w:jc w:val="left"/>
                  </w:pPr>
                  <w:r>
                    <w:t>Note: R1 = 2.</w:t>
                  </w:r>
                </w:p>
              </w:tc>
            </w:tr>
          </w:tbl>
          <w:p w14:paraId="57F7E7C1" w14:textId="77777777" w:rsidR="00D20748" w:rsidRDefault="00D20748" w:rsidP="00D20748">
            <w:pPr>
              <w:spacing w:after="0"/>
              <w:ind w:left="2160"/>
              <w:rPr>
                <w:rFonts w:eastAsia="Times New Roman"/>
                <w:sz w:val="18"/>
                <w:szCs w:val="18"/>
                <w:lang w:val="en-US" w:eastAsia="zh-CN"/>
              </w:rPr>
            </w:pPr>
          </w:p>
          <w:p w14:paraId="135736EF" w14:textId="31CEDD91" w:rsidR="00D20748" w:rsidRDefault="00D20748" w:rsidP="00D20748">
            <w:pPr>
              <w:numPr>
                <w:ilvl w:val="1"/>
                <w:numId w:val="35"/>
              </w:numPr>
              <w:spacing w:after="0"/>
              <w:textAlignment w:val="center"/>
            </w:pPr>
            <w:r w:rsidRPr="00D2074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P2-1 and P2-2 is not reasonable. The UE measurement requirements for measurement/cell reselection requirements in IDLE/inactive mode for NW B, need to be based on a reasonable balance of the allocated MUSIM gap. (Nokia)</w:t>
            </w:r>
          </w:p>
        </w:tc>
      </w:tr>
    </w:tbl>
    <w:p w14:paraId="169465DC" w14:textId="62FBF681" w:rsidR="006D016A" w:rsidRDefault="00E67787" w:rsidP="00885592">
      <w:pPr>
        <w:spacing w:before="120"/>
        <w:jc w:val="both"/>
      </w:pPr>
      <w:r>
        <w:t xml:space="preserve">In legacy </w:t>
      </w:r>
      <w:r w:rsidR="00EE371E">
        <w:t>cell evaluation/</w:t>
      </w:r>
      <w:r>
        <w:t>reselection</w:t>
      </w:r>
      <w:r w:rsidR="00EE371E">
        <w:t xml:space="preserve"> requirement, the minimum measurement interval for serving cell evaluation is DRX cycle and the minimum measurement interval for intra-frequency/inter-frequency/inter-RAT measurement is 1.28s.</w:t>
      </w:r>
      <w:r w:rsidR="002121D9">
        <w:t xml:space="preserve"> In Rel-17, RAN4 defines </w:t>
      </w:r>
      <w:r w:rsidR="00BF5A2E">
        <w:t xml:space="preserve">MUSIM gap pattern with different MRGP from 20ms to 5.12s. </w:t>
      </w:r>
      <w:r w:rsidR="005E0348">
        <w:t xml:space="preserve">UE can easily decide the reasonable </w:t>
      </w:r>
      <w:r w:rsidR="00EB73FD">
        <w:t xml:space="preserve">MUSIM gap pattern </w:t>
      </w:r>
      <w:r w:rsidR="008C45D4">
        <w:t>based on</w:t>
      </w:r>
      <w:r w:rsidR="00EB73FD">
        <w:t xml:space="preserve"> the configured NW-B’s DRX cycle</w:t>
      </w:r>
      <w:r w:rsidR="00F85595">
        <w:t xml:space="preserve"> to maintain the NW-B’s </w:t>
      </w:r>
      <w:r w:rsidR="00F928B3">
        <w:t>cell evaluation/reselection</w:t>
      </w:r>
      <w:r w:rsidR="00BF1A12">
        <w:t xml:space="preserve"> easily</w:t>
      </w:r>
      <w:r w:rsidR="00F928B3">
        <w:t>.</w:t>
      </w:r>
      <w:r w:rsidR="00BF1A12">
        <w:t xml:space="preserve"> We don’t see any </w:t>
      </w:r>
      <w:r w:rsidR="00ED38C1">
        <w:t xml:space="preserve">obstacle to meet the legacy IDLE mode serving cell evaluation and neighbour cell </w:t>
      </w:r>
      <w:r w:rsidR="005E0348">
        <w:t>measurement requirement in NW-B.</w:t>
      </w:r>
    </w:p>
    <w:p w14:paraId="2BD81541" w14:textId="54E589BE" w:rsidR="00EB73FD" w:rsidRPr="00DB5452" w:rsidRDefault="00EB73FD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33572804"/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DB5452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bookmarkEnd w:id="7"/>
    </w:p>
    <w:p w14:paraId="36020456" w14:textId="104D4D0D" w:rsidR="0026126B" w:rsidRDefault="00D91D45" w:rsidP="00885592">
      <w:pPr>
        <w:spacing w:before="120"/>
        <w:jc w:val="both"/>
      </w:pPr>
      <w:r>
        <w:t xml:space="preserve">When NW-B’s IDLE mode requirement is defined, UE </w:t>
      </w:r>
      <w:r w:rsidR="00B52A6A">
        <w:t>will</w:t>
      </w:r>
      <w:r>
        <w:t xml:space="preserve"> </w:t>
      </w:r>
      <w:r w:rsidR="00B52A6A">
        <w:t>request</w:t>
      </w:r>
      <w:r>
        <w:t xml:space="preserve"> the </w:t>
      </w:r>
      <w:r w:rsidR="00B52A6A">
        <w:t xml:space="preserve">MUSIM gaps to </w:t>
      </w:r>
      <w:r w:rsidR="00B53ABD">
        <w:t>achieve</w:t>
      </w:r>
      <w:r w:rsidR="00B52A6A">
        <w:t xml:space="preserve"> the </w:t>
      </w:r>
      <w:r w:rsidR="001444E2">
        <w:t xml:space="preserve">NW-B’s </w:t>
      </w:r>
      <w:r>
        <w:t xml:space="preserve">measurement </w:t>
      </w:r>
      <w:r w:rsidR="00B52A6A">
        <w:t>requirement</w:t>
      </w:r>
      <w:r>
        <w:t xml:space="preserve"> </w:t>
      </w:r>
      <w:r w:rsidR="00B53ABD">
        <w:t>based on the</w:t>
      </w:r>
      <w:r w:rsidR="00B52A6A">
        <w:t xml:space="preserve"> </w:t>
      </w:r>
      <w:r w:rsidR="000A5E5D">
        <w:t>configured</w:t>
      </w:r>
      <w:r w:rsidR="00B52A6A">
        <w:t xml:space="preserve"> DRX</w:t>
      </w:r>
      <w:r w:rsidR="000A5E5D">
        <w:t xml:space="preserve"> cycle.</w:t>
      </w:r>
      <w:r w:rsidR="004E5F65">
        <w:t xml:space="preserve"> For example, UE can request two MUSIM gaps with longer MGRP </w:t>
      </w:r>
      <w:r w:rsidR="002774D5">
        <w:t xml:space="preserve">than the DRX cycle to </w:t>
      </w:r>
      <w:r w:rsidR="004E1CA2">
        <w:t>perform</w:t>
      </w:r>
      <w:r w:rsidR="002774D5">
        <w:t xml:space="preserve"> NW-B’s measurement </w:t>
      </w:r>
      <w:r w:rsidR="004E5F65">
        <w:t xml:space="preserve">which doesn’t mean the NW-B’s requirement should be relaxed based on such longer MGRP. </w:t>
      </w:r>
      <w:r w:rsidR="0026126B">
        <w:t xml:space="preserve">Furthermore, if the NW-B’s requirement is highly related to the MUSIM gaps MGRP requested by UE, UE can </w:t>
      </w:r>
      <w:r w:rsidR="00EC453C">
        <w:t xml:space="preserve">even </w:t>
      </w:r>
      <w:r w:rsidR="0026126B">
        <w:t xml:space="preserve">request a gap with 5.12s which means the requirement will always follow 5.12s regardless of NW-B’s DRX configuration and other MUSIM gaps requested by UE. </w:t>
      </w:r>
      <w:r w:rsidR="000368CD">
        <w:t>Obviously, such assumption is too pessim</w:t>
      </w:r>
      <w:r w:rsidR="00EE2B3A">
        <w:t>is</w:t>
      </w:r>
      <w:r w:rsidR="000368CD">
        <w:t xml:space="preserve">tic to define the NW-B’s requirement. </w:t>
      </w:r>
      <w:r w:rsidR="00130D62">
        <w:t>Furthermore, such 5.12s MUSIM gap requested is e</w:t>
      </w:r>
      <w:r w:rsidR="005C3E7A">
        <w:t xml:space="preserve">quivalent to a further scaling factor 16 when NW-B configures DRX 320ms. </w:t>
      </w:r>
      <w:r w:rsidR="004E5F65">
        <w:t xml:space="preserve">Thus, </w:t>
      </w:r>
      <w:r w:rsidR="004337F9">
        <w:t xml:space="preserve">we propose to </w:t>
      </w:r>
      <w:r w:rsidR="0026126B">
        <w:t>decouple the NW-B’s requirement with the MUSIM MGRP. The reasonable flow is RAN4 to define a suitable requirement</w:t>
      </w:r>
      <w:r w:rsidR="00B66F4C">
        <w:t xml:space="preserve"> firstly</w:t>
      </w:r>
      <w:r w:rsidR="0026126B">
        <w:t xml:space="preserve">. After that, UE will design the MUSIM gaps </w:t>
      </w:r>
      <w:r w:rsidR="001F7796">
        <w:t xml:space="preserve">in different scenarios </w:t>
      </w:r>
      <w:r w:rsidR="0026126B">
        <w:t xml:space="preserve">based on the defined requirement. </w:t>
      </w:r>
    </w:p>
    <w:p w14:paraId="41643F02" w14:textId="74D23C50" w:rsidR="00B66F4C" w:rsidRDefault="00B66F4C" w:rsidP="00B66F4C">
      <w:pPr>
        <w:spacing w:before="120"/>
        <w:jc w:val="both"/>
      </w:pPr>
      <w:bookmarkStart w:id="8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</w:t>
      </w:r>
      <w:r w:rsidR="00876D38">
        <w:rPr>
          <w:rFonts w:asciiTheme="minorHAnsi" w:hAnsiTheme="minorHAnsi" w:cstheme="minorHAnsi"/>
          <w:b/>
          <w:bCs/>
          <w:i/>
          <w:szCs w:val="22"/>
        </w:rPr>
        <w:t>(</w:t>
      </w:r>
      <w:proofErr w:type="spellStart"/>
      <w:r w:rsidR="00876D38">
        <w:rPr>
          <w:rFonts w:asciiTheme="minorHAnsi" w:hAnsiTheme="minorHAnsi" w:cstheme="minorHAnsi"/>
          <w:b/>
          <w:bCs/>
          <w:i/>
          <w:szCs w:val="22"/>
        </w:rPr>
        <w:t>mgrp</w:t>
      </w:r>
      <w:proofErr w:type="spellEnd"/>
      <w:r w:rsidR="00876D38">
        <w:rPr>
          <w:rFonts w:asciiTheme="minorHAnsi" w:hAnsiTheme="minorHAnsi" w:cstheme="minorHAnsi"/>
          <w:b/>
          <w:bCs/>
          <w:i/>
          <w:szCs w:val="22"/>
        </w:rPr>
        <w:t>)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requested by UE.</w:t>
      </w:r>
      <w:bookmarkEnd w:id="8"/>
      <w:r>
        <w:t xml:space="preserve">  </w:t>
      </w:r>
    </w:p>
    <w:p w14:paraId="00189567" w14:textId="6B84658E" w:rsidR="00B66F4C" w:rsidRDefault="00B66F4C" w:rsidP="00885592">
      <w:pPr>
        <w:spacing w:before="120"/>
        <w:jc w:val="both"/>
      </w:pPr>
      <w:r>
        <w:t xml:space="preserve">Considering the UE will monitor NW-B’s measurement based on best effort. </w:t>
      </w:r>
      <w:r w:rsidR="00930E50">
        <w:t>Some relaxation of t</w:t>
      </w:r>
      <w:r>
        <w:t xml:space="preserve">he NW-B’s </w:t>
      </w:r>
      <w:r w:rsidR="00930E50">
        <w:t xml:space="preserve">measurement </w:t>
      </w:r>
      <w:r>
        <w:t xml:space="preserve">requirement can be </w:t>
      </w:r>
      <w:r w:rsidR="00930E50">
        <w:t>allowe</w:t>
      </w:r>
      <w:r>
        <w:t xml:space="preserve">d. </w:t>
      </w:r>
      <w:r w:rsidR="00930E50">
        <w:t>For example, the NW-B’s requirement can follow</w:t>
      </w:r>
      <w:r>
        <w:t xml:space="preserve"> the NW-A’s relaxed mode.</w:t>
      </w:r>
    </w:p>
    <w:p w14:paraId="1378A1DF" w14:textId="230E32ED" w:rsidR="00D02D44" w:rsidRDefault="00D02D44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335728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bookmarkEnd w:id="9"/>
    </w:p>
    <w:p w14:paraId="61C8C4E3" w14:textId="59BF5738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lastRenderedPageBreak/>
        <w:t xml:space="preserve">Table 1: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B66F4C" w:rsidRPr="009C5807" w14:paraId="414D587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7DDC8" w14:textId="77777777" w:rsidR="00B66F4C" w:rsidRPr="009C5807" w:rsidRDefault="00B66F4C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FF7A" w14:textId="77777777" w:rsidR="00B66F4C" w:rsidRPr="009C5807" w:rsidRDefault="00B66F4C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C992D" w14:textId="77777777" w:rsidR="00B66F4C" w:rsidRPr="009C5807" w:rsidRDefault="00B66F4C" w:rsidP="004B3F9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D337C" w14:textId="77777777" w:rsidR="00B66F4C" w:rsidRPr="009C5807" w:rsidRDefault="00B66F4C" w:rsidP="004B3F9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CD152" w14:textId="77777777" w:rsidR="00B66F4C" w:rsidRPr="009C5807" w:rsidRDefault="00B66F4C" w:rsidP="004B3F9E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49E7163F" w14:textId="77777777" w:rsidR="00B66F4C" w:rsidRPr="009C5807" w:rsidRDefault="00B66F4C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B66F4C" w:rsidRPr="009C5807" w14:paraId="7FE0F2F1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7E15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D5F5" w14:textId="77777777" w:rsidR="00B66F4C" w:rsidRPr="009C5807" w:rsidRDefault="00B66F4C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C1D0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009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C38E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E2D8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6484" w14:textId="77777777" w:rsidR="00B66F4C" w:rsidRPr="009C5807" w:rsidRDefault="00B66F4C" w:rsidP="004B3F9E">
            <w:pPr>
              <w:pStyle w:val="TAH"/>
            </w:pPr>
          </w:p>
        </w:tc>
      </w:tr>
      <w:tr w:rsidR="00B66F4C" w:rsidRPr="009C5807" w14:paraId="5D17C7AE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0354" w14:textId="77777777" w:rsidR="00B66F4C" w:rsidRPr="009C5807" w:rsidRDefault="00B66F4C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DB06A" w14:textId="77777777" w:rsidR="00B66F4C" w:rsidRPr="009C5807" w:rsidRDefault="00B66F4C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8F0" w14:textId="77777777" w:rsidR="00B66F4C" w:rsidRPr="009C5807" w:rsidRDefault="00B66F4C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8E47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162" w14:textId="15CAD4EB" w:rsidR="00B66F4C" w:rsidRPr="009C5807" w:rsidRDefault="00B66F4C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368" w14:textId="75208652" w:rsidR="00B66F4C" w:rsidRPr="009C5807" w:rsidRDefault="00B66F4C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285A" w14:textId="1FF6DF4C" w:rsidR="00B66F4C" w:rsidRPr="009C5807" w:rsidRDefault="00B66F4C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0BC48840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6E2" w14:textId="77777777" w:rsidR="00B66F4C" w:rsidRPr="009C5807" w:rsidRDefault="00B66F4C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042C9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E6F" w14:textId="77777777" w:rsidR="00B66F4C" w:rsidRPr="009C5807" w:rsidRDefault="00B66F4C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400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DF5F" w14:textId="2C017988" w:rsidR="00B66F4C" w:rsidRPr="009C5807" w:rsidRDefault="00B66F4C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2484" w14:textId="2581F61D" w:rsidR="00B66F4C" w:rsidRPr="009C5807" w:rsidRDefault="00B66F4C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01A" w14:textId="467B4415" w:rsidR="00B66F4C" w:rsidRPr="009C5807" w:rsidRDefault="00B66F4C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7AF3ECA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B893" w14:textId="77777777" w:rsidR="00B66F4C" w:rsidRPr="009C5807" w:rsidRDefault="00B66F4C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49128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662" w14:textId="77777777" w:rsidR="00B66F4C" w:rsidRPr="009C5807" w:rsidRDefault="00B66F4C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790C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D56" w14:textId="4F0BB6B2" w:rsidR="00B66F4C" w:rsidRPr="009C5807" w:rsidRDefault="00B66F4C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65E7" w14:textId="67C005FC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876" w14:textId="628B825C" w:rsidR="00B66F4C" w:rsidRPr="009C5807" w:rsidRDefault="00B66F4C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667E3C8F" w14:textId="77777777" w:rsidTr="00D02D4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FA1" w14:textId="77777777" w:rsidR="00B66F4C" w:rsidRPr="009C5807" w:rsidRDefault="00B66F4C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956A7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58C" w14:textId="77777777" w:rsidR="00B66F4C" w:rsidRPr="009C5807" w:rsidRDefault="00B66F4C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6BF" w14:textId="77777777" w:rsidR="00B66F4C" w:rsidRPr="002E7453" w:rsidRDefault="00B66F4C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5CAB" w14:textId="58625E57" w:rsidR="00B66F4C" w:rsidRPr="009C5807" w:rsidRDefault="00B66F4C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D733" w14:textId="763B86DF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4" w14:textId="487B6DD8" w:rsidR="00B66F4C" w:rsidRPr="009C5807" w:rsidRDefault="00B66F4C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5135C253" w14:textId="77777777" w:rsidTr="00B02468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1CB" w14:textId="761B92BC" w:rsidR="00D02D44" w:rsidRPr="009C5807" w:rsidRDefault="00D02D44" w:rsidP="00D02D44">
            <w:pPr>
              <w:pStyle w:val="TAC"/>
              <w:jc w:val="left"/>
            </w:pPr>
            <w:r>
              <w:t xml:space="preserve">Note: R1 = </w:t>
            </w:r>
            <w:r w:rsidR="006D7996">
              <w:t>[</w:t>
            </w:r>
            <w:r>
              <w:t>2</w:t>
            </w:r>
            <w:r w:rsidR="006D7996">
              <w:t>]</w:t>
            </w:r>
            <w:r>
              <w:t>.</w:t>
            </w:r>
          </w:p>
        </w:tc>
      </w:tr>
    </w:tbl>
    <w:p w14:paraId="6D9B1782" w14:textId="77777777" w:rsidR="009169B2" w:rsidRDefault="009169B2" w:rsidP="00885592">
      <w:pPr>
        <w:spacing w:before="120"/>
        <w:jc w:val="both"/>
        <w:rPr>
          <w:b/>
          <w:bCs/>
          <w:color w:val="000000"/>
          <w:u w:val="single"/>
        </w:rPr>
      </w:pPr>
    </w:p>
    <w:p w14:paraId="340F0C5F" w14:textId="307AAF12" w:rsidR="000A5946" w:rsidRDefault="003E2A31" w:rsidP="009169B2">
      <w:pPr>
        <w:spacing w:before="120" w:after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Issue 4-1-3: Requirement when MGRP = 5.12s</w:t>
      </w:r>
    </w:p>
    <w:p w14:paraId="1D5C96DB" w14:textId="5739710F" w:rsidR="003E2A31" w:rsidRPr="00617E34" w:rsidRDefault="003E2A31" w:rsidP="00885592">
      <w:pPr>
        <w:spacing w:before="120"/>
        <w:jc w:val="both"/>
      </w:pPr>
      <w:r w:rsidRPr="00617E34">
        <w:t xml:space="preserve">As we explained above, </w:t>
      </w:r>
      <w:r w:rsidR="00CB0729">
        <w:t xml:space="preserve">if RAN4 agrees </w:t>
      </w:r>
      <w:r w:rsidRPr="00617E34">
        <w:t xml:space="preserve">the NW-B’s requirement </w:t>
      </w:r>
      <w:r w:rsidR="00CB0729">
        <w:t>is</w:t>
      </w:r>
      <w:r w:rsidRPr="00617E34">
        <w:t xml:space="preserve"> only </w:t>
      </w:r>
      <w:r w:rsidR="009169B2">
        <w:t>defined</w:t>
      </w:r>
      <w:r w:rsidR="00CB0729">
        <w:t xml:space="preserve"> </w:t>
      </w:r>
      <w:r w:rsidR="009169B2">
        <w:t>by</w:t>
      </w:r>
      <w:r w:rsidR="00CB0729">
        <w:t xml:space="preserve"> NW-B’s DRX configuration, this issue doesn’t need to be further discussed. UE only </w:t>
      </w:r>
      <w:r w:rsidR="00753204">
        <w:t>needs</w:t>
      </w:r>
      <w:r w:rsidR="00CB0729">
        <w:t xml:space="preserve"> to meet the requirement based on NW-B’s DRX configuration</w:t>
      </w:r>
      <w:r w:rsidR="00E56179">
        <w:t xml:space="preserve"> regardless of whether MGRP with 5.12s is requested by UE</w:t>
      </w:r>
      <w:r w:rsidR="00CB0729">
        <w:t>.</w:t>
      </w:r>
      <w:r w:rsidRPr="00617E3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946" w14:paraId="6CA29573" w14:textId="77777777" w:rsidTr="000A5946">
        <w:tc>
          <w:tcPr>
            <w:tcW w:w="9629" w:type="dxa"/>
          </w:tcPr>
          <w:p w14:paraId="344C4E5F" w14:textId="77777777" w:rsidR="000A5946" w:rsidRPr="00191FD2" w:rsidRDefault="000A5946" w:rsidP="000A5946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Issue 4-1-3: Requirement when MGRP = 5.12s </w:t>
            </w:r>
          </w:p>
          <w:p w14:paraId="6E675412" w14:textId="77777777" w:rsidR="000A5946" w:rsidRPr="00191FD2" w:rsidRDefault="000A5946" w:rsidP="000A5946">
            <w:pPr>
              <w:numPr>
                <w:ilvl w:val="0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0D113446" w14:textId="77777777" w:rsidR="000A5946" w:rsidRPr="00191FD2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For MUSIM gap with 5.12s MGPR, new requirement for 5.12s should be defined. (vivo CMCC Apple Huawei Qualcomm)</w:t>
            </w:r>
          </w:p>
          <w:p w14:paraId="680F0D1C" w14:textId="77777777" w:rsidR="000A5946" w:rsidRPr="00191FD2" w:rsidRDefault="000A5946" w:rsidP="000A5946">
            <w:pPr>
              <w:numPr>
                <w:ilvl w:val="2"/>
                <w:numId w:val="37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P1-1: The new requirements for 5.12s could reuse corresponding requirements when DRX = 2.56s. (vivo Huawei)</w:t>
            </w:r>
          </w:p>
          <w:p w14:paraId="532925F9" w14:textId="0C748450" w:rsidR="000A5946" w:rsidRDefault="000A5946" w:rsidP="000A5946">
            <w:pPr>
              <w:numPr>
                <w:ilvl w:val="1"/>
                <w:numId w:val="37"/>
              </w:numPr>
              <w:spacing w:after="0"/>
              <w:textAlignment w:val="center"/>
              <w:rPr>
                <w:b/>
                <w:bCs/>
                <w:color w:val="000000"/>
                <w:u w:val="single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Not to define NW B measurement/cell reselection requirements in IDLE mode when MUSIM gap’s MGRP=5.12s (MTK)</w:t>
            </w:r>
          </w:p>
        </w:tc>
      </w:tr>
    </w:tbl>
    <w:p w14:paraId="2F2ED600" w14:textId="6A2F9F25" w:rsidR="000A5946" w:rsidRDefault="00CB0729" w:rsidP="00885592">
      <w:pPr>
        <w:spacing w:before="120"/>
        <w:jc w:val="both"/>
        <w:rPr>
          <w:b/>
          <w:bCs/>
          <w:color w:val="000000"/>
          <w:u w:val="single"/>
        </w:rPr>
      </w:pPr>
      <w:bookmarkStart w:id="10" w:name="_Ref14126082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discuss the requirement </w:t>
      </w:r>
      <w:r w:rsidR="00753204">
        <w:rPr>
          <w:rFonts w:asciiTheme="minorHAnsi" w:hAnsiTheme="minorHAnsi" w:cstheme="minorHAnsi"/>
          <w:b/>
          <w:bCs/>
          <w:i/>
          <w:szCs w:val="22"/>
        </w:rPr>
        <w:t>for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MGRP=5.12s if the NW-B’s requirement is only </w:t>
      </w:r>
      <w:r w:rsidR="00A932A5">
        <w:rPr>
          <w:rFonts w:asciiTheme="minorHAnsi" w:hAnsiTheme="minorHAnsi" w:cstheme="minorHAnsi"/>
          <w:b/>
          <w:bCs/>
          <w:i/>
          <w:szCs w:val="22"/>
        </w:rPr>
        <w:t>defined by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NW-B’s DRX.</w:t>
      </w:r>
      <w:bookmarkEnd w:id="10"/>
    </w:p>
    <w:p w14:paraId="3F20051E" w14:textId="5AF7482E" w:rsidR="00B162F1" w:rsidRDefault="00B162F1" w:rsidP="00B162F1">
      <w:pPr>
        <w:spacing w:before="120" w:after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Issue 4-1-4: </w:t>
      </w:r>
      <w:r w:rsidR="00246FE2">
        <w:rPr>
          <w:b/>
          <w:bCs/>
          <w:color w:val="000000"/>
          <w:u w:val="single"/>
        </w:rPr>
        <w:t>NW B inter-frequency and inter-RAT measurement</w:t>
      </w:r>
    </w:p>
    <w:p w14:paraId="2F6BD5B0" w14:textId="69D7C97C" w:rsidR="00C72EE1" w:rsidRDefault="00246FE2" w:rsidP="00B162F1">
      <w:pPr>
        <w:spacing w:before="120" w:after="0"/>
        <w:jc w:val="both"/>
      </w:pPr>
      <w:r w:rsidRPr="00102574">
        <w:t>In last meeting, some companies proposed to</w:t>
      </w:r>
      <w:r w:rsidR="00102574">
        <w:t xml:space="preserve"> not define NW-B’s inter-RAT and inter-frequency measurement requirement. In our understanding, the UE’s behaviour in NW-B’s</w:t>
      </w:r>
      <w:r w:rsidR="00C40435">
        <w:t xml:space="preserve"> IDLE mode shall be the same as NW-A’s IDLE mode. Thus, it’s also necessary to define NW-B’s inter-RAT and inter-frequency measurement </w:t>
      </w:r>
      <w:r w:rsidR="00C72EE1">
        <w:t>requirement but</w:t>
      </w:r>
      <w:r w:rsidR="00C40435">
        <w:t xml:space="preserve"> considering </w:t>
      </w:r>
      <w:r w:rsidR="00C72EE1">
        <w:t>the relaxation of MUSIM UE’s measurement in NW-B’s IDLE mode, we can compromise to not define NW-B’s inter-RAT measurement requirement.</w:t>
      </w:r>
    </w:p>
    <w:p w14:paraId="0AC9AE4A" w14:textId="7C955566" w:rsidR="00246FE2" w:rsidRPr="00102574" w:rsidRDefault="00C72EE1" w:rsidP="00B162F1">
      <w:pPr>
        <w:spacing w:before="120" w:after="0"/>
        <w:jc w:val="both"/>
      </w:pPr>
      <w:bookmarkStart w:id="11" w:name="_Ref14460462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</w:t>
      </w:r>
      <w:r w:rsidR="00246FE2" w:rsidRPr="00C72EE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376F5">
        <w:rPr>
          <w:rFonts w:asciiTheme="minorHAnsi" w:hAnsiTheme="minorHAnsi" w:cstheme="minorHAnsi"/>
          <w:b/>
          <w:bCs/>
          <w:i/>
          <w:szCs w:val="22"/>
        </w:rPr>
        <w:t xml:space="preserve">define </w:t>
      </w:r>
      <w:r w:rsidRPr="00C72EE1">
        <w:rPr>
          <w:rFonts w:asciiTheme="minorHAnsi" w:hAnsiTheme="minorHAnsi" w:cstheme="minorHAnsi"/>
          <w:b/>
          <w:bCs/>
          <w:i/>
          <w:szCs w:val="22"/>
        </w:rPr>
        <w:t xml:space="preserve">NW-B’s inter-RAT measurement requirement, but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r w:rsidRPr="00C72EE1">
        <w:rPr>
          <w:rFonts w:asciiTheme="minorHAnsi" w:hAnsiTheme="minorHAnsi" w:cstheme="minorHAnsi"/>
          <w:b/>
          <w:bCs/>
          <w:i/>
          <w:szCs w:val="22"/>
        </w:rPr>
        <w:t>define NW-B’s inter-frequency measurement requirement.</w:t>
      </w:r>
      <w:bookmarkEnd w:id="11"/>
    </w:p>
    <w:p w14:paraId="1CAD4AEC" w14:textId="77777777" w:rsidR="00B162F1" w:rsidRDefault="00B162F1" w:rsidP="00E8167E">
      <w:pPr>
        <w:rPr>
          <w:rFonts w:eastAsia="Times New Roman"/>
          <w:b/>
          <w:bCs/>
          <w:color w:val="000000"/>
          <w:u w:val="single"/>
          <w:lang w:eastAsia="zh-CN"/>
        </w:rPr>
      </w:pPr>
    </w:p>
    <w:p w14:paraId="11D12CBF" w14:textId="6EB1AC20" w:rsidR="00E8167E" w:rsidRPr="00E8167E" w:rsidRDefault="00E8167E" w:rsidP="00E8167E">
      <w:pPr>
        <w:rPr>
          <w:rFonts w:eastAsia="Times New Roman"/>
          <w:color w:val="000000"/>
          <w:lang w:eastAsia="zh-CN"/>
        </w:rPr>
      </w:pPr>
      <w:r w:rsidRPr="00E8167E">
        <w:rPr>
          <w:rFonts w:eastAsia="Times New Roman"/>
          <w:b/>
          <w:bCs/>
          <w:color w:val="000000"/>
          <w:u w:val="single"/>
          <w:lang w:eastAsia="zh-CN"/>
        </w:rPr>
        <w:t>Issue 4-1-5: Solutions when different MGRP are used for measurement</w:t>
      </w:r>
    </w:p>
    <w:p w14:paraId="21D6A9FA" w14:textId="412213A9" w:rsidR="00C47468" w:rsidRDefault="00C54EF9" w:rsidP="00885592">
      <w:pPr>
        <w:spacing w:before="120"/>
        <w:jc w:val="both"/>
      </w:pPr>
      <w:proofErr w:type="spellStart"/>
      <w:r w:rsidRPr="00C54EF9">
        <w:t>Consierding</w:t>
      </w:r>
      <w:proofErr w:type="spellEnd"/>
      <w:r w:rsidRPr="00C54EF9">
        <w:t xml:space="preserve"> the MGRPs are requested by UE, we don’t think this is a </w:t>
      </w:r>
      <w:r w:rsidR="004B56D4">
        <w:t xml:space="preserve">real </w:t>
      </w:r>
      <w:r w:rsidRPr="00C54EF9">
        <w:t>issue need to be further discussion.</w:t>
      </w:r>
      <w:r>
        <w:t xml:space="preserve"> As we disc</w:t>
      </w:r>
      <w:r w:rsidR="00597D57">
        <w:t>ussed above, the NW-B’s requirement is only related to NW-B’s DRX configuration.</w:t>
      </w:r>
      <w:r w:rsidR="009E18E9">
        <w:t xml:space="preserve"> </w:t>
      </w:r>
      <w:r w:rsidR="006341DE">
        <w:t xml:space="preserve">When RAN4 defines the requirement, UE can request </w:t>
      </w:r>
      <w:r w:rsidR="00D96E63">
        <w:t>any</w:t>
      </w:r>
      <w:r w:rsidR="006341DE">
        <w:t xml:space="preserve"> </w:t>
      </w:r>
      <w:r w:rsidR="00C61599">
        <w:t xml:space="preserve">type of </w:t>
      </w:r>
      <w:r w:rsidR="006341DE">
        <w:t xml:space="preserve">MGRP </w:t>
      </w:r>
      <w:r w:rsidR="00C61599">
        <w:t xml:space="preserve">combinations </w:t>
      </w:r>
      <w:r w:rsidR="008D4949">
        <w:t xml:space="preserve">and only needs to </w:t>
      </w:r>
      <w:r w:rsidR="00D96E63">
        <w:t>meet</w:t>
      </w:r>
      <w:r w:rsidR="008D4949">
        <w:t xml:space="preserve"> the requirement.</w:t>
      </w:r>
      <w:r w:rsidR="004B56D4">
        <w:t xml:space="preserve"> </w:t>
      </w:r>
      <w:r w:rsidR="00D96E63">
        <w:t>Thus, whether UE request multiple MUSIM gaps for one measurement or one MUSIM gap for multiple measurement is purely up to UE’s design. No any spec change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355E90CA" w14:textId="77777777" w:rsidTr="004B56D4">
        <w:tc>
          <w:tcPr>
            <w:tcW w:w="9629" w:type="dxa"/>
          </w:tcPr>
          <w:p w14:paraId="17F8AA9F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4-1-5: Solutions when different MGRP are used for measurement</w:t>
            </w:r>
          </w:p>
          <w:p w14:paraId="39B64830" w14:textId="77777777" w:rsidR="004B56D4" w:rsidRPr="00191FD2" w:rsidRDefault="004B56D4" w:rsidP="004B56D4">
            <w:pPr>
              <w:numPr>
                <w:ilvl w:val="0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0FC3CA5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When multiple MUSIM gaps with different MGRP configured for measurement, requirements could be option 1 by using max(DRX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 (using inter-frequency detection requirements as an example) (vivo): </w:t>
            </w:r>
          </w:p>
          <w:p w14:paraId="07AF4C4E" w14:textId="77777777" w:rsidR="004B56D4" w:rsidRPr="00191FD2" w:rsidRDefault="004B56D4" w:rsidP="004B56D4">
            <w:pPr>
              <w:numPr>
                <w:ilvl w:val="2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Option 1. The UE shall be able to evaluate whether a newly detectable inter-frequency cell meets the reselection criteria defined in TS38.304 [1] within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*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where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Tdetect,NR_Inter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Tmeasure,NR_Inter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/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Tevaluate,NR_Inter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depends on max(DRX cycle,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MGRP_max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) and </w:t>
            </w:r>
            <w:proofErr w:type="spellStart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Kcarrier_total</w:t>
            </w:r>
            <w:proofErr w:type="spellEnd"/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is the total number of inter frequency layers to be measured of NW B.  </w:t>
            </w:r>
          </w:p>
          <w:p w14:paraId="6B0EEEF3" w14:textId="77777777" w:rsidR="004B56D4" w:rsidRPr="00191FD2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Clarify the need for performing inter-frequency measurement in NW-B; Clarify the need to for RAN4 to define UE requirements for NW-B inter-frequency measurements. (Nokia)</w:t>
            </w:r>
          </w:p>
          <w:p w14:paraId="6A6164A2" w14:textId="65D72640" w:rsidR="004B56D4" w:rsidRDefault="004B56D4" w:rsidP="004B56D4">
            <w:pPr>
              <w:numPr>
                <w:ilvl w:val="1"/>
                <w:numId w:val="39"/>
              </w:numPr>
              <w:spacing w:after="0"/>
              <w:textAlignment w:val="center"/>
            </w:pPr>
            <w:r w:rsidRPr="00191FD2">
              <w:rPr>
                <w:rFonts w:eastAsia="Times New Roman"/>
                <w:sz w:val="18"/>
                <w:szCs w:val="18"/>
                <w:lang w:eastAsia="zh-CN"/>
              </w:rPr>
              <w:t>P3: RAN4 needs to study how the MGRP for a frequency layer is determined when the UE performs measurements on multiple frequency layers in NW B using single or multiple MUSIM gaps (MTK)</w:t>
            </w:r>
          </w:p>
        </w:tc>
      </w:tr>
    </w:tbl>
    <w:p w14:paraId="4CB11A8B" w14:textId="37F7CF6E" w:rsidR="00C47468" w:rsidRDefault="004B56D4" w:rsidP="00885592">
      <w:pPr>
        <w:spacing w:before="120"/>
        <w:jc w:val="both"/>
        <w:rPr>
          <w:b/>
          <w:bCs/>
          <w:u w:val="single"/>
        </w:rPr>
      </w:pPr>
      <w:bookmarkStart w:id="12" w:name="_Ref141260838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discuss the solution when different MGRP</w:t>
      </w:r>
      <w:r w:rsidR="00CB0729">
        <w:rPr>
          <w:rFonts w:asciiTheme="minorHAnsi" w:hAnsiTheme="minorHAnsi" w:cstheme="minorHAnsi"/>
          <w:b/>
          <w:bCs/>
          <w:i/>
          <w:szCs w:val="22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EB0930">
        <w:rPr>
          <w:rFonts w:asciiTheme="minorHAnsi" w:hAnsiTheme="minorHAnsi" w:cstheme="minorHAnsi"/>
          <w:b/>
          <w:bCs/>
          <w:i/>
          <w:szCs w:val="22"/>
        </w:rPr>
        <w:t>are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used for NW-B’s measurement</w:t>
      </w:r>
      <w:r w:rsidR="00CB0729">
        <w:rPr>
          <w:rFonts w:asciiTheme="minorHAnsi" w:hAnsiTheme="minorHAnsi" w:cstheme="minorHAnsi"/>
          <w:b/>
          <w:bCs/>
          <w:i/>
          <w:szCs w:val="22"/>
        </w:rPr>
        <w:t xml:space="preserve"> if the NW-B’s requirement is only </w:t>
      </w:r>
      <w:r w:rsidR="00EB0930">
        <w:rPr>
          <w:rFonts w:asciiTheme="minorHAnsi" w:hAnsiTheme="minorHAnsi" w:cstheme="minorHAnsi"/>
          <w:b/>
          <w:bCs/>
          <w:i/>
          <w:szCs w:val="22"/>
        </w:rPr>
        <w:t>defined by</w:t>
      </w:r>
      <w:r w:rsidR="00CB0729">
        <w:rPr>
          <w:rFonts w:asciiTheme="minorHAnsi" w:hAnsiTheme="minorHAnsi" w:cstheme="minorHAnsi"/>
          <w:b/>
          <w:bCs/>
          <w:i/>
          <w:szCs w:val="22"/>
        </w:rPr>
        <w:t xml:space="preserve"> NW-B’s DRX.</w:t>
      </w:r>
      <w:bookmarkEnd w:id="12"/>
    </w:p>
    <w:p w14:paraId="3203BE26" w14:textId="1D0D49D8" w:rsidR="00D445F7" w:rsidRDefault="00D445F7" w:rsidP="00885592">
      <w:pPr>
        <w:spacing w:before="120"/>
        <w:jc w:val="both"/>
        <w:rPr>
          <w:b/>
          <w:bCs/>
          <w:u w:val="single"/>
        </w:rPr>
      </w:pPr>
      <w:r w:rsidRPr="00D445F7">
        <w:rPr>
          <w:b/>
          <w:bCs/>
          <w:u w:val="single"/>
        </w:rPr>
        <w:t>Test case for NW-B</w:t>
      </w:r>
    </w:p>
    <w:p w14:paraId="4A125581" w14:textId="219642C6" w:rsidR="00D445F7" w:rsidRDefault="00D445F7" w:rsidP="00885592">
      <w:pPr>
        <w:spacing w:before="120"/>
        <w:jc w:val="both"/>
      </w:pPr>
      <w:r w:rsidRPr="00472CB1">
        <w:t xml:space="preserve">There is </w:t>
      </w:r>
      <w:r w:rsidR="00472CB1" w:rsidRPr="00472CB1">
        <w:t>one remaining issue about test case design in the WF. However, we think this is a</w:t>
      </w:r>
      <w:r w:rsidR="00C53612">
        <w:t>n</w:t>
      </w:r>
      <w:r w:rsidR="00472CB1" w:rsidRPr="00472CB1">
        <w:t xml:space="preserve"> issue should be solved in performance part. Thus, we propose to postpone the discussion to performance part after RAN4 achieving a solid requirement.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6D4" w14:paraId="74A26A8A" w14:textId="77777777" w:rsidTr="004B56D4">
        <w:tc>
          <w:tcPr>
            <w:tcW w:w="9629" w:type="dxa"/>
          </w:tcPr>
          <w:p w14:paraId="49F18162" w14:textId="77777777" w:rsidR="004B56D4" w:rsidRPr="00191FD2" w:rsidRDefault="004B56D4" w:rsidP="004B56D4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4-1-7: Network B requirements test case</w:t>
            </w:r>
          </w:p>
          <w:p w14:paraId="50FD6192" w14:textId="77777777" w:rsidR="004B56D4" w:rsidRPr="00191FD2" w:rsidRDefault="004B56D4" w:rsidP="004B56D4">
            <w:pPr>
              <w:numPr>
                <w:ilvl w:val="0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2394F722" w14:textId="77777777" w:rsidR="004B56D4" w:rsidRPr="00191FD2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  <w:rPr>
                <w:rFonts w:eastAsia="Times New Roman"/>
                <w:sz w:val="18"/>
                <w:szCs w:val="18"/>
                <w:lang w:eastAsia="zh-CN"/>
              </w:rPr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P1: Do not define test cases to verify any new requirements in network B. (vivo Apple Qualcomm MTK)</w:t>
            </w:r>
          </w:p>
          <w:p w14:paraId="5D1E7604" w14:textId="24D985B5" w:rsidR="004B56D4" w:rsidRDefault="004B56D4" w:rsidP="004B56D4">
            <w:pPr>
              <w:numPr>
                <w:ilvl w:val="1"/>
                <w:numId w:val="41"/>
              </w:numPr>
              <w:spacing w:after="0"/>
              <w:textAlignment w:val="center"/>
            </w:pPr>
            <w:r w:rsidRPr="00191FD2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Do not exclude defining test cases to verify any new requirements in network B (Nokia)</w:t>
            </w:r>
          </w:p>
        </w:tc>
      </w:tr>
    </w:tbl>
    <w:p w14:paraId="664748F2" w14:textId="33EB8EF6" w:rsidR="00472CB1" w:rsidRPr="00472CB1" w:rsidRDefault="00472CB1" w:rsidP="00885592">
      <w:pPr>
        <w:spacing w:before="120"/>
        <w:jc w:val="both"/>
      </w:pPr>
      <w:bookmarkStart w:id="13" w:name="_Ref14126084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postpone the 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test case discussion </w:t>
      </w:r>
      <w:r w:rsidR="00CB0729">
        <w:rPr>
          <w:rFonts w:asciiTheme="minorHAnsi" w:hAnsiTheme="minorHAnsi" w:cstheme="minorHAnsi"/>
          <w:b/>
          <w:bCs/>
          <w:i/>
          <w:szCs w:val="22"/>
        </w:rPr>
        <w:t>to</w:t>
      </w:r>
      <w:r w:rsidR="004B56D4">
        <w:rPr>
          <w:rFonts w:asciiTheme="minorHAnsi" w:hAnsiTheme="minorHAnsi" w:cstheme="minorHAnsi"/>
          <w:b/>
          <w:bCs/>
          <w:i/>
          <w:szCs w:val="22"/>
        </w:rPr>
        <w:t xml:space="preserve"> performance part.</w:t>
      </w:r>
      <w:bookmarkEnd w:id="13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EE3F65E" w:rsidR="003548F1" w:rsidRDefault="003548F1" w:rsidP="003548F1">
      <w:pPr>
        <w:jc w:val="both"/>
        <w:rPr>
          <w:lang w:val="en-US"/>
        </w:rPr>
      </w:pPr>
      <w:bookmarkStart w:id="14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A6F6CB5" w14:textId="13451EC6" w:rsidR="00D02D44" w:rsidRPr="00293AC2" w:rsidRDefault="00D02D44" w:rsidP="003548F1">
      <w:pPr>
        <w:jc w:val="both"/>
        <w:rPr>
          <w:i/>
          <w:iCs/>
          <w:lang w:val="en-US"/>
        </w:rPr>
      </w:pPr>
      <w:r w:rsidRPr="00293AC2">
        <w:rPr>
          <w:i/>
          <w:iCs/>
          <w:lang w:val="en-US"/>
        </w:rPr>
        <w:fldChar w:fldCharType="begin"/>
      </w:r>
      <w:r w:rsidRPr="00293AC2">
        <w:rPr>
          <w:i/>
          <w:iCs/>
          <w:lang w:val="en-US"/>
        </w:rPr>
        <w:instrText xml:space="preserve"> REF _Ref133572801 \h </w:instrText>
      </w:r>
      <w:r w:rsidR="00293AC2">
        <w:rPr>
          <w:i/>
          <w:iCs/>
          <w:lang w:val="en-US"/>
        </w:rPr>
        <w:instrText xml:space="preserve"> \* MERGEFORMAT </w:instrText>
      </w:r>
      <w:r w:rsidRPr="00293AC2">
        <w:rPr>
          <w:i/>
          <w:iCs/>
          <w:lang w:val="en-US"/>
        </w:rPr>
      </w:r>
      <w:r w:rsidRPr="00293AC2">
        <w:rPr>
          <w:i/>
          <w:iCs/>
          <w:lang w:val="en-US"/>
        </w:rPr>
        <w:fldChar w:fldCharType="separate"/>
      </w:r>
      <w:r w:rsidR="009F2B1D" w:rsidRPr="009F2B1D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="009F2B1D" w:rsidRPr="009F2B1D">
        <w:rPr>
          <w:rFonts w:asciiTheme="minorHAnsi" w:hAnsiTheme="minorHAnsi" w:cstheme="minorHAnsi"/>
          <w:b/>
          <w:bCs/>
          <w:i/>
          <w:iCs/>
          <w:noProof/>
          <w:szCs w:val="22"/>
        </w:rPr>
        <w:t>1</w:t>
      </w:r>
      <w:r w:rsidR="009F2B1D" w:rsidRPr="009F2B1D">
        <w:rPr>
          <w:rFonts w:asciiTheme="minorHAnsi" w:hAnsiTheme="minorHAnsi" w:cstheme="minorHAnsi"/>
          <w:b/>
          <w:bCs/>
          <w:i/>
          <w:iCs/>
          <w:szCs w:val="22"/>
        </w:rPr>
        <w:t xml:space="preserve">: NW-B doesn’t know any NW-A’s MUSIM gap info from UE </w:t>
      </w:r>
      <w:r w:rsidR="009F2B1D" w:rsidRPr="00B53ABD">
        <w:rPr>
          <w:rFonts w:asciiTheme="minorHAnsi" w:hAnsiTheme="minorHAnsi" w:cstheme="minorHAnsi"/>
          <w:b/>
          <w:bCs/>
          <w:szCs w:val="22"/>
        </w:rPr>
        <w:t>side.</w:t>
      </w:r>
      <w:r w:rsidRPr="00293AC2">
        <w:rPr>
          <w:i/>
          <w:iCs/>
          <w:lang w:val="en-US"/>
        </w:rPr>
        <w:fldChar w:fldCharType="end"/>
      </w:r>
    </w:p>
    <w:p w14:paraId="7CC2A9FE" w14:textId="48F0F3D5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: The minimum 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9F2B1D">
        <w:rPr>
          <w:rFonts w:asciiTheme="minorHAnsi" w:hAnsiTheme="minorHAnsi" w:cstheme="minorHAnsi"/>
          <w:b/>
          <w:bCs/>
          <w:i/>
          <w:szCs w:val="22"/>
        </w:rPr>
        <w:t>samples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9F2B1D">
        <w:rPr>
          <w:rFonts w:asciiTheme="minorHAnsi" w:hAnsiTheme="minorHAnsi" w:cstheme="minorHAnsi"/>
          <w:b/>
          <w:bCs/>
          <w:i/>
          <w:szCs w:val="22"/>
        </w:rPr>
        <w:t>samples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9F2B1D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r>
        <w:rPr>
          <w:lang w:val="en-US"/>
        </w:rPr>
        <w:fldChar w:fldCharType="end"/>
      </w:r>
    </w:p>
    <w:p w14:paraId="3ED9DCBF" w14:textId="73606441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F2B1D" w:rsidRPr="00066562">
        <w:rPr>
          <w:rFonts w:asciiTheme="minorHAnsi" w:hAnsiTheme="minorHAnsi" w:cstheme="minorHAnsi"/>
          <w:b/>
          <w:bCs/>
          <w:i/>
          <w:szCs w:val="22"/>
        </w:rPr>
        <w:t xml:space="preserve">Update the agreement on NW B requirements to include </w:t>
      </w:r>
      <w:r w:rsidR="009F2B1D">
        <w:rPr>
          <w:rFonts w:asciiTheme="minorHAnsi" w:hAnsiTheme="minorHAnsi" w:cstheme="minorHAnsi"/>
          <w:b/>
          <w:bCs/>
          <w:i/>
          <w:szCs w:val="22"/>
        </w:rPr>
        <w:t>INACTIVE</w:t>
      </w:r>
      <w:r w:rsidR="009F2B1D" w:rsidRPr="00066562">
        <w:rPr>
          <w:rFonts w:asciiTheme="minorHAnsi" w:hAnsiTheme="minorHAnsi" w:cstheme="minorHAnsi"/>
          <w:b/>
          <w:bCs/>
          <w:i/>
          <w:szCs w:val="22"/>
        </w:rPr>
        <w:t xml:space="preserve"> state</w:t>
      </w:r>
      <w:r w:rsidR="009F2B1D"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14:paraId="52BD99DD" w14:textId="32F7128C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gaps(</w:t>
      </w:r>
      <w:proofErr w:type="spellStart"/>
      <w:r w:rsidR="009F2B1D">
        <w:rPr>
          <w:rFonts w:asciiTheme="minorHAnsi" w:hAnsiTheme="minorHAnsi" w:cstheme="minorHAnsi"/>
          <w:b/>
          <w:bCs/>
          <w:i/>
          <w:szCs w:val="22"/>
        </w:rPr>
        <w:t>mgrp</w:t>
      </w:r>
      <w:proofErr w:type="spellEnd"/>
      <w:r w:rsidR="009F2B1D">
        <w:rPr>
          <w:rFonts w:asciiTheme="minorHAnsi" w:hAnsiTheme="minorHAnsi" w:cstheme="minorHAnsi"/>
          <w:b/>
          <w:bCs/>
          <w:i/>
          <w:szCs w:val="22"/>
        </w:rPr>
        <w:t>) requested by UE.</w:t>
      </w:r>
      <w:r>
        <w:rPr>
          <w:lang w:val="en-US"/>
        </w:rPr>
        <w:fldChar w:fldCharType="end"/>
      </w:r>
    </w:p>
    <w:p w14:paraId="4B182DD7" w14:textId="43C2FADA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r>
        <w:rPr>
          <w:lang w:val="en-US"/>
        </w:rPr>
        <w:fldChar w:fldCharType="end"/>
      </w:r>
    </w:p>
    <w:p w14:paraId="6FE8DED4" w14:textId="77777777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t xml:space="preserve">Table 1: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D02D44" w:rsidRPr="009C5807" w14:paraId="6CA8167E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95FFA" w14:textId="77777777" w:rsidR="00D02D44" w:rsidRPr="009C5807" w:rsidRDefault="00D02D44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E87E" w14:textId="77777777" w:rsidR="00D02D44" w:rsidRPr="009C5807" w:rsidRDefault="00D02D44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AE81C" w14:textId="77777777" w:rsidR="00D02D44" w:rsidRPr="009C5807" w:rsidRDefault="00D02D44" w:rsidP="004B3F9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77F2B" w14:textId="77777777" w:rsidR="00D02D44" w:rsidRPr="009C5807" w:rsidRDefault="00D02D44" w:rsidP="004B3F9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67E57" w14:textId="77777777" w:rsidR="00D02D44" w:rsidRPr="009C5807" w:rsidRDefault="00D02D44" w:rsidP="004B3F9E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3D89DB1F" w14:textId="77777777" w:rsidR="00D02D44" w:rsidRPr="009C5807" w:rsidRDefault="00D02D44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D02D44" w:rsidRPr="009C5807" w14:paraId="25481EF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BEA3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530" w14:textId="77777777" w:rsidR="00D02D44" w:rsidRPr="009C5807" w:rsidRDefault="00D02D44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890" w14:textId="59F05B48" w:rsidR="00D02D44" w:rsidRPr="009C5807" w:rsidRDefault="00D02D44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52E" w14:textId="74EABE02" w:rsidR="00D02D44" w:rsidRPr="009C5807" w:rsidRDefault="00D02D44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C0BE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CC1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8E3" w14:textId="77777777" w:rsidR="00D02D44" w:rsidRPr="009C5807" w:rsidRDefault="00D02D44" w:rsidP="004B3F9E">
            <w:pPr>
              <w:pStyle w:val="TAH"/>
            </w:pPr>
          </w:p>
        </w:tc>
      </w:tr>
      <w:tr w:rsidR="00D02D44" w:rsidRPr="009C5807" w14:paraId="304D932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CAE" w14:textId="77777777" w:rsidR="00D02D44" w:rsidRPr="009C5807" w:rsidRDefault="00D02D44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FACD5" w14:textId="77777777" w:rsidR="00D02D44" w:rsidRPr="009C5807" w:rsidRDefault="00D02D44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3740" w14:textId="77777777" w:rsidR="00D02D44" w:rsidRPr="009C5807" w:rsidRDefault="00D02D44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437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1662" w14:textId="77777777" w:rsidR="00D02D44" w:rsidRPr="009C5807" w:rsidRDefault="00D02D44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6B9" w14:textId="77777777" w:rsidR="00D02D44" w:rsidRPr="009C5807" w:rsidRDefault="00D02D44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316B" w14:textId="77777777" w:rsidR="00D02D44" w:rsidRPr="009C5807" w:rsidRDefault="00D02D44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3FC47552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7C10" w14:textId="77777777" w:rsidR="00D02D44" w:rsidRPr="009C5807" w:rsidRDefault="00D02D44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B486E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CE6" w14:textId="77777777" w:rsidR="00D02D44" w:rsidRPr="009C5807" w:rsidRDefault="00D02D44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4B2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B54C" w14:textId="77777777" w:rsidR="00D02D44" w:rsidRPr="009C5807" w:rsidRDefault="00D02D44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D5EA" w14:textId="77777777" w:rsidR="00D02D44" w:rsidRPr="009C5807" w:rsidRDefault="00D02D44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3969" w14:textId="77777777" w:rsidR="00D02D44" w:rsidRPr="009C5807" w:rsidRDefault="00D02D44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13323E7F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8E26" w14:textId="77777777" w:rsidR="00D02D44" w:rsidRPr="009C5807" w:rsidRDefault="00D02D44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B2CF6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953C" w14:textId="77777777" w:rsidR="00D02D44" w:rsidRPr="009C5807" w:rsidRDefault="00D02D44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DA8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39" w14:textId="77777777" w:rsidR="00D02D44" w:rsidRPr="009C5807" w:rsidRDefault="00D02D44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D287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C5F" w14:textId="77777777" w:rsidR="00D02D44" w:rsidRPr="009C5807" w:rsidRDefault="00D02D44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454C9E9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5AA4" w14:textId="77777777" w:rsidR="00D02D44" w:rsidRPr="009C5807" w:rsidRDefault="00D02D44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60A84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1A0" w14:textId="77777777" w:rsidR="00D02D44" w:rsidRPr="009C5807" w:rsidRDefault="00D02D44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F65" w14:textId="77777777" w:rsidR="00D02D44" w:rsidRPr="002E7453" w:rsidRDefault="00D02D44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081D" w14:textId="77777777" w:rsidR="00D02D44" w:rsidRPr="009C5807" w:rsidRDefault="00D02D44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A1B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42A" w14:textId="77777777" w:rsidR="00D02D44" w:rsidRPr="009C5807" w:rsidRDefault="00D02D44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27BB5D20" w14:textId="77777777" w:rsidTr="004B3F9E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0A4" w14:textId="77777777" w:rsidR="00D02D44" w:rsidRPr="009C5807" w:rsidRDefault="00D02D44" w:rsidP="004B3F9E">
            <w:pPr>
              <w:pStyle w:val="TAC"/>
              <w:jc w:val="left"/>
            </w:pPr>
            <w:r>
              <w:t>Note: R1 = 2.</w:t>
            </w:r>
          </w:p>
        </w:tc>
      </w:tr>
    </w:tbl>
    <w:p w14:paraId="12B959ED" w14:textId="18C70F9F" w:rsidR="00D02D44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RAN4 not to discuss the requirement for MGRP=5.12s if the NW-B’s requirement is only defined by NW-B’s DRX.</w:t>
      </w:r>
      <w:r>
        <w:rPr>
          <w:lang w:val="en-US"/>
        </w:rPr>
        <w:fldChar w:fldCharType="end"/>
      </w:r>
    </w:p>
    <w:p w14:paraId="79D2898C" w14:textId="4A9D6E8F" w:rsidR="001950F3" w:rsidRDefault="001950F3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_Ref144604622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RAN4 not to</w:t>
      </w:r>
      <w:r w:rsidR="009F2B1D" w:rsidRPr="00C72EE1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define </w:t>
      </w:r>
      <w:r w:rsidR="009F2B1D" w:rsidRPr="00C72EE1">
        <w:rPr>
          <w:rFonts w:asciiTheme="minorHAnsi" w:hAnsiTheme="minorHAnsi" w:cstheme="minorHAnsi"/>
          <w:b/>
          <w:bCs/>
          <w:i/>
          <w:szCs w:val="22"/>
        </w:rPr>
        <w:t xml:space="preserve">NW-B’s inter-RAT measurement requirement, but 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r w:rsidR="009F2B1D" w:rsidRPr="00C72EE1">
        <w:rPr>
          <w:rFonts w:asciiTheme="minorHAnsi" w:hAnsiTheme="minorHAnsi" w:cstheme="minorHAnsi"/>
          <w:b/>
          <w:bCs/>
          <w:i/>
          <w:szCs w:val="22"/>
        </w:rPr>
        <w:t>define NW-B’s inter-frequency measurement requirement.</w:t>
      </w:r>
      <w:r>
        <w:rPr>
          <w:lang w:val="en-US"/>
        </w:rPr>
        <w:fldChar w:fldCharType="end"/>
      </w:r>
    </w:p>
    <w:p w14:paraId="5F81F5DA" w14:textId="5D68A353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_Ref141260838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RAN4 not to discuss the solution when different MGRPs are used for NW-B’s measurement if the NW-B’s requirement is only defined by NW-B’s DRX.</w:t>
      </w:r>
      <w:r>
        <w:rPr>
          <w:lang w:val="en-US"/>
        </w:rPr>
        <w:fldChar w:fldCharType="end"/>
      </w:r>
    </w:p>
    <w:p w14:paraId="68599F80" w14:textId="1B914E66" w:rsidR="00CB0729" w:rsidRDefault="00CB072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_Ref141260842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F2B1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9F2B1D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9F2B1D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9F2B1D">
        <w:rPr>
          <w:rFonts w:asciiTheme="minorHAnsi" w:hAnsiTheme="minorHAnsi" w:cstheme="minorHAnsi"/>
          <w:b/>
          <w:bCs/>
          <w:i/>
          <w:szCs w:val="22"/>
        </w:rPr>
        <w:t xml:space="preserve"> RAN4 to postpone the test case discussion to performance part.</w:t>
      </w:r>
      <w:r>
        <w:rPr>
          <w:lang w:val="en-US"/>
        </w:rPr>
        <w:fldChar w:fldCharType="end"/>
      </w:r>
    </w:p>
    <w:bookmarkEnd w:id="14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4FB4DB9" w14:textId="76A8BE3D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</w:t>
      </w:r>
      <w:r w:rsidR="009B05F9">
        <w:rPr>
          <w:rFonts w:ascii="Times New Roman" w:hAnsi="Times New Roman"/>
          <w:sz w:val="20"/>
          <w:szCs w:val="18"/>
        </w:rPr>
        <w:t>3</w:t>
      </w:r>
      <w:r w:rsidR="008700FE">
        <w:rPr>
          <w:rFonts w:ascii="Times New Roman" w:hAnsi="Times New Roman"/>
          <w:sz w:val="20"/>
          <w:szCs w:val="18"/>
        </w:rPr>
        <w:t>1</w:t>
      </w:r>
      <w:r w:rsidR="00F0798A">
        <w:rPr>
          <w:rFonts w:ascii="Times New Roman" w:hAnsi="Times New Roman"/>
          <w:sz w:val="20"/>
          <w:szCs w:val="18"/>
        </w:rPr>
        <w:t>4364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9C1"/>
    <w:multiLevelType w:val="multilevel"/>
    <w:tmpl w:val="4F62F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E811D6"/>
    <w:multiLevelType w:val="multilevel"/>
    <w:tmpl w:val="F0348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29460A"/>
    <w:multiLevelType w:val="multilevel"/>
    <w:tmpl w:val="83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B733E7"/>
    <w:multiLevelType w:val="multilevel"/>
    <w:tmpl w:val="E3C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200E51"/>
    <w:multiLevelType w:val="multilevel"/>
    <w:tmpl w:val="C58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3D67DD7"/>
    <w:multiLevelType w:val="multilevel"/>
    <w:tmpl w:val="04E08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90A1628"/>
    <w:multiLevelType w:val="multilevel"/>
    <w:tmpl w:val="4D0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E60906"/>
    <w:multiLevelType w:val="multilevel"/>
    <w:tmpl w:val="AA6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935DC9"/>
    <w:multiLevelType w:val="multilevel"/>
    <w:tmpl w:val="48E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CFC1A3E"/>
    <w:multiLevelType w:val="hybridMultilevel"/>
    <w:tmpl w:val="F596464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996714824">
    <w:abstractNumId w:val="40"/>
  </w:num>
  <w:num w:numId="2" w16cid:durableId="2007245319">
    <w:abstractNumId w:val="7"/>
  </w:num>
  <w:num w:numId="3" w16cid:durableId="193813699">
    <w:abstractNumId w:val="12"/>
  </w:num>
  <w:num w:numId="4" w16cid:durableId="176241243">
    <w:abstractNumId w:val="1"/>
  </w:num>
  <w:num w:numId="5" w16cid:durableId="2139490510">
    <w:abstractNumId w:val="34"/>
  </w:num>
  <w:num w:numId="6" w16cid:durableId="130442384">
    <w:abstractNumId w:val="3"/>
  </w:num>
  <w:num w:numId="7" w16cid:durableId="1994066575">
    <w:abstractNumId w:val="29"/>
  </w:num>
  <w:num w:numId="8" w16cid:durableId="1091588833">
    <w:abstractNumId w:val="33"/>
  </w:num>
  <w:num w:numId="9" w16cid:durableId="862130684">
    <w:abstractNumId w:val="30"/>
  </w:num>
  <w:num w:numId="10" w16cid:durableId="1210724492">
    <w:abstractNumId w:val="36"/>
  </w:num>
  <w:num w:numId="11" w16cid:durableId="2030835944">
    <w:abstractNumId w:val="13"/>
  </w:num>
  <w:num w:numId="12" w16cid:durableId="1102870653">
    <w:abstractNumId w:val="32"/>
  </w:num>
  <w:num w:numId="13" w16cid:durableId="1538153625">
    <w:abstractNumId w:val="27"/>
  </w:num>
  <w:num w:numId="14" w16cid:durableId="143284063">
    <w:abstractNumId w:val="16"/>
  </w:num>
  <w:num w:numId="15" w16cid:durableId="822310573">
    <w:abstractNumId w:val="14"/>
  </w:num>
  <w:num w:numId="16" w16cid:durableId="582032708">
    <w:abstractNumId w:val="2"/>
  </w:num>
  <w:num w:numId="17" w16cid:durableId="1767531385">
    <w:abstractNumId w:val="38"/>
  </w:num>
  <w:num w:numId="18" w16cid:durableId="1251768188">
    <w:abstractNumId w:val="10"/>
  </w:num>
  <w:num w:numId="19" w16cid:durableId="2120562007">
    <w:abstractNumId w:val="31"/>
  </w:num>
  <w:num w:numId="20" w16cid:durableId="1842433113">
    <w:abstractNumId w:val="15"/>
  </w:num>
  <w:num w:numId="21" w16cid:durableId="1647271667">
    <w:abstractNumId w:val="6"/>
  </w:num>
  <w:num w:numId="22" w16cid:durableId="316810964">
    <w:abstractNumId w:val="37"/>
  </w:num>
  <w:num w:numId="23" w16cid:durableId="724718524">
    <w:abstractNumId w:val="35"/>
  </w:num>
  <w:num w:numId="24" w16cid:durableId="1775394965">
    <w:abstractNumId w:val="22"/>
  </w:num>
  <w:num w:numId="25" w16cid:durableId="534199205">
    <w:abstractNumId w:val="8"/>
  </w:num>
  <w:num w:numId="26" w16cid:durableId="1366521432">
    <w:abstractNumId w:val="28"/>
  </w:num>
  <w:num w:numId="27" w16cid:durableId="742264868">
    <w:abstractNumId w:val="24"/>
  </w:num>
  <w:num w:numId="28" w16cid:durableId="1996447885">
    <w:abstractNumId w:val="23"/>
  </w:num>
  <w:num w:numId="29" w16cid:durableId="1366254529">
    <w:abstractNumId w:val="25"/>
  </w:num>
  <w:num w:numId="30" w16cid:durableId="1176268293">
    <w:abstractNumId w:val="4"/>
  </w:num>
  <w:num w:numId="31" w16cid:durableId="376319051">
    <w:abstractNumId w:val="5"/>
  </w:num>
  <w:num w:numId="32" w16cid:durableId="1775519452">
    <w:abstractNumId w:val="39"/>
  </w:num>
  <w:num w:numId="33" w16cid:durableId="215900198">
    <w:abstractNumId w:val="21"/>
  </w:num>
  <w:num w:numId="34" w16cid:durableId="1138958580">
    <w:abstractNumId w:val="41"/>
  </w:num>
  <w:num w:numId="35" w16cid:durableId="1644650270">
    <w:abstractNumId w:val="17"/>
  </w:num>
  <w:num w:numId="36" w16cid:durableId="877012049">
    <w:abstractNumId w:val="11"/>
  </w:num>
  <w:num w:numId="37" w16cid:durableId="1582641877">
    <w:abstractNumId w:val="18"/>
  </w:num>
  <w:num w:numId="38" w16cid:durableId="1109743263">
    <w:abstractNumId w:val="0"/>
  </w:num>
  <w:num w:numId="39" w16cid:durableId="1500729780">
    <w:abstractNumId w:val="9"/>
  </w:num>
  <w:num w:numId="40" w16cid:durableId="722602227">
    <w:abstractNumId w:val="20"/>
  </w:num>
  <w:num w:numId="41" w16cid:durableId="2014259291">
    <w:abstractNumId w:val="19"/>
  </w:num>
  <w:num w:numId="42" w16cid:durableId="811675994">
    <w:abstractNumId w:val="42"/>
  </w:num>
  <w:num w:numId="43" w16cid:durableId="20811761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574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62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50F3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791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796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6FE2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9D4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3E7A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996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0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6D38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69B2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376F5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1F6D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18E9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B1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2A5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2F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3D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5E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435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605C1"/>
    <w:rsid w:val="00C605FA"/>
    <w:rsid w:val="00C60770"/>
    <w:rsid w:val="00C610FE"/>
    <w:rsid w:val="00C61599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EE1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31A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1903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0C02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0930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3C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0798A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4303</TotalTime>
  <Pages>4</Pages>
  <Words>2077</Words>
  <Characters>11018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585</cp:revision>
  <cp:lastPrinted>1900-01-01T08:00:00Z</cp:lastPrinted>
  <dcterms:created xsi:type="dcterms:W3CDTF">2022-01-10T22:12:00Z</dcterms:created>
  <dcterms:modified xsi:type="dcterms:W3CDTF">2023-09-27T08:46:00Z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